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5C51B6" w14:textId="77777777" w:rsidR="0072125E" w:rsidRDefault="0072125E" w:rsidP="003B7E69">
      <w:pPr>
        <w:pStyle w:val="Ttulo"/>
        <w:ind w:left="567" w:hanging="567"/>
      </w:pPr>
    </w:p>
    <w:p w14:paraId="2FB78504" w14:textId="75BCAF6A" w:rsidR="006C3914" w:rsidRPr="0009113A" w:rsidRDefault="000C10EE" w:rsidP="00E93BA6">
      <w:pPr>
        <w:pStyle w:val="Ttul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Casos de facturas</w:t>
      </w:r>
    </w:p>
    <w:p w14:paraId="7757AD39" w14:textId="1B9EB795" w:rsidR="0088274E" w:rsidRPr="0009113A" w:rsidRDefault="0088274E">
      <w:pPr>
        <w:widowControl/>
        <w:suppressAutoHyphens w:val="0"/>
        <w:autoSpaceDE/>
        <w:rPr>
          <w:rFonts w:asciiTheme="minorHAnsi" w:hAnsiTheme="minorHAnsi" w:cstheme="minorHAnsi"/>
          <w:sz w:val="24"/>
        </w:rPr>
      </w:pPr>
    </w:p>
    <w:p w14:paraId="0FDEC195" w14:textId="77777777" w:rsidR="003C31A2" w:rsidRPr="0009113A" w:rsidRDefault="003C31A2" w:rsidP="00D73EA1">
      <w:pPr>
        <w:pStyle w:val="Cabecera"/>
        <w:rPr>
          <w:rFonts w:asciiTheme="minorHAnsi" w:hAnsiTheme="minorHAnsi" w:cstheme="minorHAnsi"/>
        </w:rPr>
      </w:pPr>
      <w:r w:rsidRPr="0009113A">
        <w:rPr>
          <w:rFonts w:asciiTheme="minorHAnsi" w:hAnsiTheme="minorHAnsi" w:cstheme="minorHAnsi"/>
        </w:rPr>
        <w:t>Índice</w:t>
      </w:r>
    </w:p>
    <w:p w14:paraId="6FB53623" w14:textId="77777777" w:rsidR="003C31A2" w:rsidRPr="0009113A" w:rsidRDefault="003C31A2" w:rsidP="00FF1B65">
      <w:pPr>
        <w:tabs>
          <w:tab w:val="left" w:pos="567"/>
          <w:tab w:val="left" w:pos="1701"/>
          <w:tab w:val="left" w:pos="2835"/>
          <w:tab w:val="left" w:pos="3969"/>
          <w:tab w:val="left" w:pos="5103"/>
          <w:tab w:val="left" w:pos="6237"/>
          <w:tab w:val="left" w:pos="7371"/>
          <w:tab w:val="left" w:pos="8505"/>
        </w:tabs>
        <w:rPr>
          <w:rFonts w:asciiTheme="minorHAnsi" w:hAnsiTheme="minorHAnsi" w:cstheme="minorHAnsi"/>
          <w:szCs w:val="20"/>
        </w:rPr>
      </w:pPr>
    </w:p>
    <w:p w14:paraId="15EAC1B9" w14:textId="77777777" w:rsidR="00982320" w:rsidRPr="0009113A" w:rsidRDefault="00982320" w:rsidP="00982320">
      <w:pPr>
        <w:tabs>
          <w:tab w:val="left" w:pos="567"/>
          <w:tab w:val="left" w:pos="1701"/>
          <w:tab w:val="left" w:pos="2835"/>
          <w:tab w:val="left" w:pos="3969"/>
          <w:tab w:val="left" w:pos="5103"/>
          <w:tab w:val="left" w:pos="6237"/>
          <w:tab w:val="left" w:pos="7371"/>
          <w:tab w:val="left" w:pos="8505"/>
        </w:tabs>
        <w:rPr>
          <w:rFonts w:asciiTheme="minorHAnsi" w:hAnsiTheme="minorHAnsi" w:cstheme="minorHAnsi"/>
          <w:szCs w:val="20"/>
        </w:rPr>
      </w:pPr>
    </w:p>
    <w:p w14:paraId="7DBA5843" w14:textId="15892589" w:rsidR="00144CDC" w:rsidRDefault="00604C5E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r w:rsidRPr="0009113A">
        <w:rPr>
          <w:rFonts w:asciiTheme="minorHAnsi" w:hAnsiTheme="minorHAnsi" w:cstheme="minorHAnsi"/>
          <w:sz w:val="22"/>
          <w:szCs w:val="22"/>
        </w:rPr>
        <w:fldChar w:fldCharType="begin"/>
      </w:r>
      <w:r w:rsidRPr="0009113A">
        <w:rPr>
          <w:rFonts w:asciiTheme="minorHAnsi" w:hAnsiTheme="minorHAnsi" w:cstheme="minorHAnsi"/>
          <w:sz w:val="22"/>
          <w:szCs w:val="22"/>
        </w:rPr>
        <w:instrText xml:space="preserve"> TOC \o "1-3" \h \z \t "Anexo;1" </w:instrText>
      </w:r>
      <w:r w:rsidRPr="0009113A">
        <w:rPr>
          <w:rFonts w:asciiTheme="minorHAnsi" w:hAnsiTheme="minorHAnsi" w:cstheme="minorHAnsi"/>
          <w:sz w:val="22"/>
          <w:szCs w:val="22"/>
        </w:rPr>
        <w:fldChar w:fldCharType="separate"/>
      </w:r>
      <w:hyperlink w:anchor="_Toc203137968" w:history="1">
        <w:r w:rsidR="00144CDC" w:rsidRPr="008A5FB8">
          <w:rPr>
            <w:rStyle w:val="Hipervnculo"/>
            <w:rFonts w:eastAsia="Arial Unicode MS" w:cstheme="minorHAnsi"/>
            <w:noProof/>
          </w:rPr>
          <w:t>1.</w:t>
        </w:r>
        <w:r w:rsidR="00144CDC"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="00144CDC" w:rsidRPr="008A5FB8">
          <w:rPr>
            <w:rStyle w:val="Hipervnculo"/>
            <w:rFonts w:eastAsia="Arial Unicode MS"/>
            <w:noProof/>
          </w:rPr>
          <w:t>Factura nacional con tipo de iva general, servicios y reducido</w:t>
        </w:r>
        <w:r w:rsidR="00144CDC">
          <w:rPr>
            <w:noProof/>
            <w:webHidden/>
          </w:rPr>
          <w:tab/>
        </w:r>
        <w:r w:rsidR="00144CDC">
          <w:rPr>
            <w:noProof/>
            <w:webHidden/>
          </w:rPr>
          <w:fldChar w:fldCharType="begin"/>
        </w:r>
        <w:r w:rsidR="00144CDC">
          <w:rPr>
            <w:noProof/>
            <w:webHidden/>
          </w:rPr>
          <w:instrText xml:space="preserve"> PAGEREF _Toc203137968 \h </w:instrText>
        </w:r>
        <w:r w:rsidR="00144CDC">
          <w:rPr>
            <w:noProof/>
            <w:webHidden/>
          </w:rPr>
        </w:r>
        <w:r w:rsidR="00144CDC">
          <w:rPr>
            <w:noProof/>
            <w:webHidden/>
          </w:rPr>
          <w:fldChar w:fldCharType="separate"/>
        </w:r>
        <w:r w:rsidR="00144CDC">
          <w:rPr>
            <w:noProof/>
            <w:webHidden/>
          </w:rPr>
          <w:t>2</w:t>
        </w:r>
        <w:r w:rsidR="00144CDC">
          <w:rPr>
            <w:noProof/>
            <w:webHidden/>
          </w:rPr>
          <w:fldChar w:fldCharType="end"/>
        </w:r>
      </w:hyperlink>
    </w:p>
    <w:p w14:paraId="70D8F904" w14:textId="2ADDE80F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69" w:history="1">
        <w:r w:rsidRPr="008A5FB8">
          <w:rPr>
            <w:rStyle w:val="Hipervnculo"/>
            <w:rFonts w:eastAsia="Arial Unicode MS" w:cstheme="minorHAnsi"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 w:cstheme="minorHAnsi"/>
            <w:noProof/>
          </w:rPr>
          <w:t>Factura intracomunitaria con bienes y servicios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ED5F4BB" w14:textId="3DC2541D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0" w:history="1">
        <w:r w:rsidRPr="008A5FB8">
          <w:rPr>
            <w:rStyle w:val="Hipervnculo"/>
            <w:rFonts w:eastAsia="Arial Unicode MS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intracomunitaria sin vies con iva general y reducido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11A8187" w14:textId="1D6A290D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1" w:history="1">
        <w:r w:rsidRPr="008A5FB8">
          <w:rPr>
            <w:rStyle w:val="Hipervnculo"/>
            <w:rFonts w:eastAsia="Arial Unicode MS"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intracomunitaria con varias líneas de producto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0E7D87B" w14:textId="2F924832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2" w:history="1">
        <w:r w:rsidRPr="008A5FB8">
          <w:rPr>
            <w:rStyle w:val="Hipervnculo"/>
            <w:rFonts w:eastAsia="Arial Unicode MS"/>
            <w:noProof/>
          </w:rPr>
          <w:t>5.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nacional con RE (general y servicio reducido)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968C89F" w14:textId="053ED22A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3" w:history="1">
        <w:r w:rsidRPr="008A5FB8">
          <w:rPr>
            <w:rStyle w:val="Hipervnculo"/>
            <w:rFonts w:eastAsia="Arial Unicode MS"/>
            <w:noProof/>
          </w:rPr>
          <w:t>6.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a Canarias (exportación) bien y servicio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3E52400" w14:textId="6E543AA9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4" w:history="1">
        <w:r w:rsidRPr="008A5FB8">
          <w:rPr>
            <w:rStyle w:val="Hipervnculo"/>
            <w:rFonts w:eastAsia="Arial Unicode MS"/>
            <w:noProof/>
          </w:rPr>
          <w:t>7.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a Canarias con IGIC desde la península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8A2DC3B" w14:textId="389866E8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5" w:history="1">
        <w:r w:rsidRPr="008A5FB8">
          <w:rPr>
            <w:rStyle w:val="Hipervnculo"/>
            <w:rFonts w:eastAsia="Arial Unicode MS"/>
            <w:noProof/>
          </w:rPr>
          <w:t>8.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extracomunitaria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AE7A12A" w14:textId="16EAF3EA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6" w:history="1">
        <w:r w:rsidRPr="008A5FB8">
          <w:rPr>
            <w:rStyle w:val="Hipervnculo"/>
            <w:rFonts w:eastAsia="Arial Unicode MS"/>
            <w:noProof/>
          </w:rPr>
          <w:t>9.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extracomunitaria con localización territorio común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31ED161" w14:textId="55A1EC80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7" w:history="1">
        <w:r w:rsidRPr="008A5FB8">
          <w:rPr>
            <w:rStyle w:val="Hipervnculo"/>
            <w:rFonts w:eastAsia="Arial Unicode MS"/>
            <w:noProof/>
          </w:rPr>
          <w:t>10.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a Canarias con IE (establecimiento permanente en Canarias)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053394C" w14:textId="12876C91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8" w:history="1">
        <w:r w:rsidRPr="008A5FB8">
          <w:rPr>
            <w:rStyle w:val="Hipervnculo"/>
            <w:rFonts w:eastAsia="Arial Unicode MS"/>
            <w:noProof/>
          </w:rPr>
          <w:t>11.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nacional con bienes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3CA0841" w14:textId="2C6E9D8F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79" w:history="1">
        <w:r w:rsidRPr="008A5FB8">
          <w:rPr>
            <w:rStyle w:val="Hipervnculo"/>
            <w:rFonts w:eastAsia="Arial Unicode MS"/>
            <w:noProof/>
          </w:rPr>
          <w:t>12.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nacional con bienes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38AB71F7" w14:textId="3B3BFA74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0" w:history="1">
        <w:r w:rsidRPr="008A5FB8">
          <w:rPr>
            <w:rStyle w:val="Hipervnculo"/>
            <w:rFonts w:eastAsia="Arial Unicode MS"/>
            <w:noProof/>
          </w:rPr>
          <w:t>13.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nacional negativa de maniobra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243FEE18" w14:textId="422EA121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1" w:history="1">
        <w:r w:rsidRPr="008A5FB8">
          <w:rPr>
            <w:rStyle w:val="Hipervnculo"/>
            <w:rFonts w:eastAsia="Arial Unicode MS"/>
            <w:noProof/>
          </w:rPr>
          <w:t>14.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nacional rectificativa de factura 1 por sustitución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439DCEA2" w14:textId="198EE40D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2" w:history="1">
        <w:r w:rsidRPr="008A5FB8">
          <w:rPr>
            <w:rStyle w:val="Hipervnculo"/>
            <w:rFonts w:eastAsia="Arial Unicode MS"/>
            <w:noProof/>
          </w:rPr>
          <w:t>15.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nacional rectificativa por diferencia de 11 y 12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80CF45F" w14:textId="46C0D183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3" w:history="1">
        <w:r w:rsidRPr="008A5FB8">
          <w:rPr>
            <w:rStyle w:val="Hipervnculo"/>
            <w:rFonts w:eastAsia="Arial Unicode MS"/>
            <w:noProof/>
          </w:rPr>
          <w:t>16.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nacional inmueble con retención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440799FB" w14:textId="1D44E800" w:rsidR="00144CDC" w:rsidRDefault="00144CDC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4" w:history="1">
        <w:r w:rsidRPr="008A5FB8">
          <w:rPr>
            <w:rStyle w:val="Hipervnculo"/>
            <w:rFonts w:eastAsia="Arial Unicode MS"/>
            <w:noProof/>
          </w:rPr>
          <w:t>17.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>Factura rectificativ</w:t>
        </w:r>
        <w:r w:rsidRPr="008A5FB8">
          <w:rPr>
            <w:rStyle w:val="Hipervnculo"/>
            <w:rFonts w:eastAsia="Arial Unicode MS"/>
            <w:noProof/>
          </w:rPr>
          <w:t>a</w:t>
        </w:r>
        <w:r w:rsidRPr="008A5FB8">
          <w:rPr>
            <w:rStyle w:val="Hipervnculo"/>
            <w:rFonts w:eastAsia="Arial Unicode MS"/>
            <w:noProof/>
          </w:rPr>
          <w:t xml:space="preserve"> intracomunitaria de la 2</w:t>
        </w:r>
        <w:r w:rsidRPr="008A5FB8">
          <w:rPr>
            <w:rStyle w:val="Hipervnculo"/>
            <w:rFonts w:eastAsia="Arial Unicode MS"/>
            <w:noProof/>
          </w:rPr>
          <w:t xml:space="preserve"> </w:t>
        </w:r>
        <w:r w:rsidRPr="008A5FB8">
          <w:rPr>
            <w:rStyle w:val="Hipervnculo"/>
            <w:rFonts w:eastAsia="Arial Unicode MS"/>
            <w:noProof/>
          </w:rPr>
          <w:t>y la 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300DFF17" w14:textId="58F2B577" w:rsidR="00956207" w:rsidRDefault="00604C5E" w:rsidP="00956207">
      <w:pPr>
        <w:pStyle w:val="TDC1"/>
      </w:pPr>
      <w:r w:rsidRPr="0009113A">
        <w:rPr>
          <w:rFonts w:asciiTheme="minorHAnsi" w:hAnsiTheme="minorHAnsi" w:cstheme="minorHAnsi"/>
          <w:sz w:val="22"/>
          <w:szCs w:val="22"/>
        </w:rPr>
        <w:fldChar w:fldCharType="end"/>
      </w:r>
      <w:hyperlink w:anchor="_Toc203137984" w:history="1">
        <w:r w:rsidR="00956207" w:rsidRPr="008A5FB8">
          <w:rPr>
            <w:rStyle w:val="Hipervnculo"/>
            <w:rFonts w:eastAsia="Arial Unicode MS"/>
            <w:noProof/>
          </w:rPr>
          <w:t>1</w:t>
        </w:r>
        <w:r w:rsidR="00956207">
          <w:rPr>
            <w:rStyle w:val="Hipervnculo"/>
            <w:rFonts w:eastAsia="Arial Unicode MS"/>
            <w:noProof/>
          </w:rPr>
          <w:t>8</w:t>
        </w:r>
        <w:r w:rsidR="00956207" w:rsidRPr="008A5FB8">
          <w:rPr>
            <w:rStyle w:val="Hipervnculo"/>
            <w:rFonts w:eastAsia="Arial Unicode MS"/>
            <w:noProof/>
          </w:rPr>
          <w:t>.</w:t>
        </w:r>
        <w:r w:rsidR="00956207"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="00956207" w:rsidRPr="008A5FB8">
          <w:rPr>
            <w:rStyle w:val="Hipervnculo"/>
            <w:rFonts w:eastAsia="Arial Unicode MS"/>
            <w:noProof/>
          </w:rPr>
          <w:t xml:space="preserve">Factura </w:t>
        </w:r>
        <w:r w:rsidR="00956207">
          <w:rPr>
            <w:rStyle w:val="Hipervnculo"/>
            <w:rFonts w:eastAsia="Arial Unicode MS"/>
            <w:noProof/>
          </w:rPr>
          <w:t>con recargo financiero</w:t>
        </w:r>
        <w:r w:rsidR="00DC6172">
          <w:rPr>
            <w:rStyle w:val="Hipervnculo"/>
            <w:rFonts w:eastAsia="Arial Unicode MS"/>
            <w:noProof/>
          </w:rPr>
          <w:t xml:space="preserve"> en factura SIN exento</w:t>
        </w:r>
        <w:r w:rsidR="00956207">
          <w:rPr>
            <w:noProof/>
            <w:webHidden/>
          </w:rPr>
          <w:tab/>
        </w:r>
        <w:r w:rsidR="00956207">
          <w:rPr>
            <w:noProof/>
            <w:webHidden/>
          </w:rPr>
          <w:fldChar w:fldCharType="begin"/>
        </w:r>
        <w:r w:rsidR="00956207">
          <w:rPr>
            <w:noProof/>
            <w:webHidden/>
          </w:rPr>
          <w:instrText xml:space="preserve"> PAGEREF _Toc203137984 \h </w:instrText>
        </w:r>
        <w:r w:rsidR="00956207">
          <w:rPr>
            <w:noProof/>
            <w:webHidden/>
          </w:rPr>
        </w:r>
        <w:r w:rsidR="00956207">
          <w:rPr>
            <w:noProof/>
            <w:webHidden/>
          </w:rPr>
          <w:fldChar w:fldCharType="separate"/>
        </w:r>
        <w:r w:rsidR="00956207">
          <w:rPr>
            <w:noProof/>
            <w:webHidden/>
          </w:rPr>
          <w:t>18</w:t>
        </w:r>
        <w:r w:rsidR="00956207">
          <w:rPr>
            <w:noProof/>
            <w:webHidden/>
          </w:rPr>
          <w:fldChar w:fldCharType="end"/>
        </w:r>
      </w:hyperlink>
    </w:p>
    <w:p w14:paraId="48E84378" w14:textId="77EFEB48" w:rsidR="00DC6172" w:rsidRDefault="00DC6172" w:rsidP="00DC6172">
      <w:pPr>
        <w:pStyle w:val="TDC1"/>
      </w:pPr>
      <w:hyperlink w:anchor="_Toc203137984" w:history="1">
        <w:r w:rsidRPr="008A5FB8">
          <w:rPr>
            <w:rStyle w:val="Hipervnculo"/>
            <w:rFonts w:eastAsia="Arial Unicode MS"/>
            <w:noProof/>
          </w:rPr>
          <w:t>1</w:t>
        </w:r>
        <w:r>
          <w:rPr>
            <w:rStyle w:val="Hipervnculo"/>
            <w:rFonts w:eastAsia="Arial Unicode MS"/>
            <w:noProof/>
          </w:rPr>
          <w:t>9</w:t>
        </w:r>
        <w:r w:rsidRPr="008A5FB8">
          <w:rPr>
            <w:rStyle w:val="Hipervnculo"/>
            <w:rFonts w:eastAsia="Arial Unicode MS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 xml:space="preserve">Factura </w:t>
        </w:r>
        <w:r>
          <w:rPr>
            <w:rStyle w:val="Hipervnculo"/>
            <w:rFonts w:eastAsia="Arial Unicode MS"/>
            <w:noProof/>
          </w:rPr>
          <w:t xml:space="preserve">con recargo financiero en factura </w:t>
        </w:r>
        <w:r>
          <w:rPr>
            <w:rStyle w:val="Hipervnculo"/>
            <w:rFonts w:eastAsia="Arial Unicode MS"/>
            <w:noProof/>
          </w:rPr>
          <w:t>CON</w:t>
        </w:r>
        <w:r>
          <w:rPr>
            <w:rStyle w:val="Hipervnculo"/>
            <w:rFonts w:eastAsia="Arial Unicode MS"/>
            <w:noProof/>
          </w:rPr>
          <w:t xml:space="preserve"> exento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02B958CE" w14:textId="0986355C" w:rsidR="00956207" w:rsidRDefault="00956207" w:rsidP="00956207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4" w:history="1">
        <w:r w:rsidR="00DC6172">
          <w:rPr>
            <w:rStyle w:val="Hipervnculo"/>
            <w:rFonts w:eastAsia="Arial Unicode MS"/>
            <w:noProof/>
          </w:rPr>
          <w:t>20</w:t>
        </w:r>
        <w:r w:rsidRPr="008A5FB8">
          <w:rPr>
            <w:rStyle w:val="Hipervnculo"/>
            <w:rFonts w:eastAsia="Arial Unicode MS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 xml:space="preserve">Factura </w:t>
        </w:r>
        <w:r>
          <w:rPr>
            <w:rStyle w:val="Hipervnculo"/>
            <w:rFonts w:eastAsia="Arial Unicode MS"/>
            <w:noProof/>
          </w:rPr>
          <w:t>de importe cero con dos líneas positiva y negativa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1B909AB9" w14:textId="7A4CEE07" w:rsidR="00956207" w:rsidRDefault="00956207" w:rsidP="00956207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4" w:history="1">
        <w:r>
          <w:rPr>
            <w:rStyle w:val="Hipervnculo"/>
            <w:rFonts w:eastAsia="Arial Unicode MS"/>
            <w:noProof/>
          </w:rPr>
          <w:t>2</w:t>
        </w:r>
        <w:r w:rsidR="00DC6172">
          <w:rPr>
            <w:rStyle w:val="Hipervnculo"/>
            <w:rFonts w:eastAsia="Arial Unicode MS"/>
            <w:noProof/>
          </w:rPr>
          <w:t>1</w:t>
        </w:r>
        <w:r w:rsidRPr="008A5FB8">
          <w:rPr>
            <w:rStyle w:val="Hipervnculo"/>
            <w:rFonts w:eastAsia="Arial Unicode MS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 xml:space="preserve">Factura </w:t>
        </w:r>
        <w:r>
          <w:rPr>
            <w:rStyle w:val="Hipervnculo"/>
            <w:rFonts w:eastAsia="Arial Unicode MS"/>
            <w:noProof/>
          </w:rPr>
          <w:t>con ISP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6B2867B3" w14:textId="69A72571" w:rsidR="00956207" w:rsidRDefault="00956207" w:rsidP="00956207">
      <w:pPr>
        <w:pStyle w:val="TDC1"/>
        <w:rPr>
          <w:rFonts w:asciiTheme="minorHAnsi" w:eastAsiaTheme="minorEastAsia" w:hAnsiTheme="minorHAnsi" w:cstheme="minorBidi"/>
          <w:noProof/>
          <w:kern w:val="2"/>
          <w:sz w:val="24"/>
          <w:lang w:eastAsia="es-ES"/>
          <w14:ligatures w14:val="standardContextual"/>
        </w:rPr>
      </w:pPr>
      <w:hyperlink w:anchor="_Toc203137984" w:history="1">
        <w:r>
          <w:rPr>
            <w:rStyle w:val="Hipervnculo"/>
            <w:rFonts w:eastAsia="Arial Unicode MS"/>
            <w:noProof/>
          </w:rPr>
          <w:t>2</w:t>
        </w:r>
        <w:r w:rsidR="00DC6172">
          <w:rPr>
            <w:rStyle w:val="Hipervnculo"/>
            <w:rFonts w:eastAsia="Arial Unicode MS"/>
            <w:noProof/>
          </w:rPr>
          <w:t>2</w:t>
        </w:r>
        <w:r w:rsidRPr="008A5FB8">
          <w:rPr>
            <w:rStyle w:val="Hipervnculo"/>
            <w:rFonts w:eastAsia="Arial Unicode MS"/>
            <w:noProof/>
          </w:rPr>
          <w:t>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lang w:eastAsia="es-ES"/>
            <w14:ligatures w14:val="standardContextual"/>
          </w:rPr>
          <w:tab/>
        </w:r>
        <w:r w:rsidRPr="008A5FB8">
          <w:rPr>
            <w:rStyle w:val="Hipervnculo"/>
            <w:rFonts w:eastAsia="Arial Unicode MS"/>
            <w:noProof/>
          </w:rPr>
          <w:t xml:space="preserve">Factura </w:t>
        </w:r>
        <w:r>
          <w:rPr>
            <w:rStyle w:val="Hipervnculo"/>
            <w:rFonts w:eastAsia="Arial Unicode MS"/>
            <w:noProof/>
          </w:rPr>
          <w:t>con ISP</w:t>
        </w:r>
        <w:r>
          <w:rPr>
            <w:rStyle w:val="Hipervnculo"/>
            <w:rFonts w:eastAsia="Arial Unicode MS"/>
            <w:noProof/>
          </w:rPr>
          <w:t xml:space="preserve"> y no ISP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_Toc203137984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26310D6" w14:textId="77777777" w:rsidR="005C2DCF" w:rsidRPr="0009113A" w:rsidRDefault="005C2DCF" w:rsidP="005C2DCF">
      <w:pPr>
        <w:rPr>
          <w:rFonts w:asciiTheme="minorHAnsi" w:hAnsiTheme="minorHAnsi" w:cstheme="minorHAnsi"/>
          <w:szCs w:val="20"/>
        </w:rPr>
      </w:pPr>
    </w:p>
    <w:p w14:paraId="56171128" w14:textId="40CF9388" w:rsidR="005C2DCF" w:rsidRPr="0009113A" w:rsidRDefault="00982320" w:rsidP="000C0DA1">
      <w:pPr>
        <w:pStyle w:val="Ttulo1"/>
        <w:ind w:left="9923" w:hanging="9923"/>
        <w:rPr>
          <w:rFonts w:asciiTheme="minorHAnsi" w:hAnsiTheme="minorHAnsi" w:cstheme="minorHAnsi"/>
          <w:szCs w:val="20"/>
        </w:rPr>
      </w:pPr>
      <w:r w:rsidRPr="0009113A">
        <w:rPr>
          <w:rFonts w:asciiTheme="minorHAnsi" w:hAnsiTheme="minorHAnsi" w:cstheme="minorHAnsi"/>
          <w:sz w:val="20"/>
          <w:szCs w:val="20"/>
        </w:rPr>
        <w:br w:type="page"/>
      </w:r>
    </w:p>
    <w:p w14:paraId="200B6BBA" w14:textId="790E07D5" w:rsidR="003C31A2" w:rsidRPr="006879CE" w:rsidRDefault="003B6B25" w:rsidP="00886A1D">
      <w:pPr>
        <w:pStyle w:val="Ttulo1"/>
        <w:numPr>
          <w:ilvl w:val="0"/>
          <w:numId w:val="40"/>
        </w:numPr>
        <w:jc w:val="both"/>
        <w:rPr>
          <w:rFonts w:asciiTheme="minorHAnsi" w:hAnsiTheme="minorHAnsi" w:cstheme="minorHAnsi"/>
          <w:sz w:val="28"/>
          <w:szCs w:val="28"/>
        </w:rPr>
      </w:pPr>
      <w:bookmarkStart w:id="0" w:name="_Toc203137968"/>
      <w:r w:rsidRPr="006879CE">
        <w:rPr>
          <w:sz w:val="28"/>
          <w:szCs w:val="28"/>
        </w:rPr>
        <w:lastRenderedPageBreak/>
        <w:t xml:space="preserve">Factura nacional con tipo de </w:t>
      </w:r>
      <w:proofErr w:type="spellStart"/>
      <w:r w:rsidRPr="006879CE">
        <w:rPr>
          <w:sz w:val="28"/>
          <w:szCs w:val="28"/>
        </w:rPr>
        <w:t>iva</w:t>
      </w:r>
      <w:proofErr w:type="spellEnd"/>
      <w:r w:rsidRPr="006879CE">
        <w:rPr>
          <w:sz w:val="28"/>
          <w:szCs w:val="28"/>
        </w:rPr>
        <w:t xml:space="preserve"> general, servicios y reducido</w:t>
      </w:r>
      <w:bookmarkEnd w:id="0"/>
    </w:p>
    <w:p w14:paraId="71307411" w14:textId="511CDFB2" w:rsidR="003C31A2" w:rsidRDefault="003C31A2" w:rsidP="005E4ED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4C83439" w14:textId="77777777" w:rsidR="003B6B25" w:rsidRPr="0009113A" w:rsidRDefault="003B6B25" w:rsidP="005E4ED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F29A4F2" w14:textId="1AA5AD36" w:rsidR="00FC491D" w:rsidRDefault="003B6B25" w:rsidP="005E4ED1">
      <w:pPr>
        <w:tabs>
          <w:tab w:val="left" w:pos="284"/>
          <w:tab w:val="left" w:pos="1701"/>
          <w:tab w:val="left" w:pos="2835"/>
          <w:tab w:val="left" w:pos="3969"/>
          <w:tab w:val="left" w:pos="5103"/>
          <w:tab w:val="left" w:pos="6237"/>
          <w:tab w:val="left" w:pos="7371"/>
          <w:tab w:val="left" w:pos="850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8E68A1">
        <w:rPr>
          <w:noProof/>
        </w:rPr>
        <w:drawing>
          <wp:inline distT="0" distB="0" distL="0" distR="0" wp14:anchorId="60F2B985" wp14:editId="48306FCC">
            <wp:extent cx="5963235" cy="3150510"/>
            <wp:effectExtent l="0" t="0" r="0" b="0"/>
            <wp:docPr id="1684705210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705210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6083" cy="315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3C2E9" w14:textId="77777777" w:rsidR="003B6B25" w:rsidRPr="0009113A" w:rsidRDefault="003B6B25" w:rsidP="005E4ED1">
      <w:pPr>
        <w:tabs>
          <w:tab w:val="left" w:pos="284"/>
          <w:tab w:val="left" w:pos="1701"/>
          <w:tab w:val="left" w:pos="2835"/>
          <w:tab w:val="left" w:pos="3969"/>
          <w:tab w:val="left" w:pos="5103"/>
          <w:tab w:val="left" w:pos="6237"/>
          <w:tab w:val="left" w:pos="7371"/>
          <w:tab w:val="left" w:pos="8505"/>
        </w:tabs>
        <w:jc w:val="both"/>
        <w:rPr>
          <w:rFonts w:asciiTheme="minorHAnsi" w:hAnsiTheme="minorHAnsi" w:cstheme="minorHAnsi"/>
          <w:sz w:val="22"/>
          <w:szCs w:val="22"/>
        </w:rPr>
      </w:pPr>
    </w:p>
    <w:p w14:paraId="394170A8" w14:textId="77777777" w:rsidR="00075BE3" w:rsidRPr="0009113A" w:rsidRDefault="00075BE3" w:rsidP="005E4ED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5B6D7CA1" w14:textId="77777777" w:rsidR="003B6B25" w:rsidRDefault="003B6B25">
      <w:pPr>
        <w:widowControl/>
        <w:suppressAutoHyphens w:val="0"/>
        <w:autoSpaceDE/>
        <w:rPr>
          <w:rFonts w:asciiTheme="minorHAnsi" w:hAnsiTheme="minorHAnsi" w:cstheme="minorHAnsi"/>
          <w:b/>
          <w:color w:val="0069B4"/>
          <w:sz w:val="32"/>
          <w:szCs w:val="32"/>
        </w:rPr>
      </w:pPr>
      <w:r>
        <w:rPr>
          <w:rFonts w:asciiTheme="minorHAnsi" w:hAnsiTheme="minorHAnsi" w:cstheme="minorHAnsi"/>
        </w:rPr>
        <w:br w:type="page"/>
      </w:r>
    </w:p>
    <w:p w14:paraId="616243BE" w14:textId="6583540C" w:rsidR="00BB3BB7" w:rsidRPr="006879CE" w:rsidRDefault="003B6B25" w:rsidP="005E4ED1">
      <w:pPr>
        <w:pStyle w:val="Ttulo1"/>
        <w:numPr>
          <w:ilvl w:val="0"/>
          <w:numId w:val="15"/>
        </w:numPr>
        <w:jc w:val="both"/>
        <w:rPr>
          <w:rFonts w:asciiTheme="minorHAnsi" w:hAnsiTheme="minorHAnsi" w:cstheme="minorHAnsi"/>
          <w:sz w:val="28"/>
          <w:szCs w:val="28"/>
        </w:rPr>
      </w:pPr>
      <w:bookmarkStart w:id="1" w:name="_Toc203137969"/>
      <w:r w:rsidRPr="006879CE">
        <w:rPr>
          <w:rFonts w:asciiTheme="minorHAnsi" w:hAnsiTheme="minorHAnsi" w:cstheme="minorHAnsi"/>
          <w:sz w:val="28"/>
          <w:szCs w:val="28"/>
        </w:rPr>
        <w:lastRenderedPageBreak/>
        <w:t>Factura intracomunitaria con bienes y servicios</w:t>
      </w:r>
      <w:bookmarkEnd w:id="1"/>
    </w:p>
    <w:p w14:paraId="0F487A1F" w14:textId="39F6C784" w:rsidR="006A2770" w:rsidRPr="0009113A" w:rsidRDefault="006A2770" w:rsidP="005E4ED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E5EBABB" w14:textId="77777777" w:rsidR="003B6B25" w:rsidRDefault="003B6B25" w:rsidP="003B6B25"/>
    <w:p w14:paraId="75648792" w14:textId="5BE0660A" w:rsidR="003B6B25" w:rsidRDefault="003B6B25" w:rsidP="003B6B25">
      <w:r w:rsidRPr="008E68A1">
        <w:rPr>
          <w:noProof/>
        </w:rPr>
        <w:drawing>
          <wp:inline distT="0" distB="0" distL="0" distR="0" wp14:anchorId="4AB76DFE" wp14:editId="2E7E3FBE">
            <wp:extent cx="6301105" cy="3332719"/>
            <wp:effectExtent l="0" t="0" r="4445" b="1270"/>
            <wp:docPr id="1308660935" name="Imagen 1" descr="Interfaz de usuario gráfica, Texto, Aplicación, Correo electrónico&#10;&#10;El contenido generado por IA puede ser incorrecto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660935" name="Imagen 1" descr="Interfaz de usuario gráfica, Texto, Aplicación, Correo electrónico&#10;&#10;El contenido generado por IA puede ser incorrecto.">
                      <a:hlinkClick r:id="rId9"/>
                    </pic:cNvPr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332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2CD24B5" w14:textId="0CDDDCDF" w:rsidR="013E97F4" w:rsidRPr="006879CE" w:rsidRDefault="003B6B25" w:rsidP="003B6B25">
      <w:pPr>
        <w:pStyle w:val="Ttulo1"/>
        <w:rPr>
          <w:sz w:val="28"/>
          <w:szCs w:val="28"/>
        </w:rPr>
      </w:pPr>
      <w:bookmarkStart w:id="2" w:name="_Toc203137970"/>
      <w:r w:rsidRPr="006879CE">
        <w:rPr>
          <w:sz w:val="28"/>
          <w:szCs w:val="28"/>
        </w:rPr>
        <w:lastRenderedPageBreak/>
        <w:t xml:space="preserve">Factura intracomunitaria sin </w:t>
      </w:r>
      <w:proofErr w:type="spellStart"/>
      <w:r w:rsidRPr="006879CE">
        <w:rPr>
          <w:sz w:val="28"/>
          <w:szCs w:val="28"/>
        </w:rPr>
        <w:t>vies</w:t>
      </w:r>
      <w:proofErr w:type="spellEnd"/>
      <w:r w:rsidRPr="006879CE">
        <w:rPr>
          <w:sz w:val="28"/>
          <w:szCs w:val="28"/>
        </w:rPr>
        <w:t xml:space="preserve"> con </w:t>
      </w:r>
      <w:proofErr w:type="spellStart"/>
      <w:r w:rsidRPr="006879CE">
        <w:rPr>
          <w:sz w:val="28"/>
          <w:szCs w:val="28"/>
        </w:rPr>
        <w:t>iva</w:t>
      </w:r>
      <w:proofErr w:type="spellEnd"/>
      <w:r w:rsidRPr="006879CE">
        <w:rPr>
          <w:sz w:val="28"/>
          <w:szCs w:val="28"/>
        </w:rPr>
        <w:t xml:space="preserve"> general y reducido</w:t>
      </w:r>
      <w:bookmarkEnd w:id="2"/>
    </w:p>
    <w:p w14:paraId="0916D5A6" w14:textId="77777777" w:rsidR="003B6B25" w:rsidRDefault="003B6B25" w:rsidP="003B6B25"/>
    <w:p w14:paraId="1D9DB2E0" w14:textId="77777777" w:rsidR="003B6B25" w:rsidRDefault="003B6B25" w:rsidP="003B6B25"/>
    <w:p w14:paraId="49C64ED2" w14:textId="57CAA49B" w:rsidR="003B6B25" w:rsidRDefault="003B6B25" w:rsidP="003B6B25">
      <w:r w:rsidRPr="008E68A1">
        <w:rPr>
          <w:noProof/>
        </w:rPr>
        <w:drawing>
          <wp:inline distT="0" distB="0" distL="0" distR="0" wp14:anchorId="1419B1BE" wp14:editId="14F0248F">
            <wp:extent cx="6301105" cy="3500683"/>
            <wp:effectExtent l="0" t="0" r="4445" b="5080"/>
            <wp:docPr id="112188387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8387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500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AE876" w14:textId="16ED3DE0" w:rsidR="00BB785F" w:rsidRDefault="00BB785F">
      <w:pPr>
        <w:widowControl/>
        <w:suppressAutoHyphens w:val="0"/>
        <w:autoSpaceDE/>
      </w:pPr>
      <w:r>
        <w:br w:type="page"/>
      </w:r>
    </w:p>
    <w:p w14:paraId="03A40763" w14:textId="6D4CF8BF" w:rsidR="00BB785F" w:rsidRPr="006879CE" w:rsidRDefault="00BB785F" w:rsidP="00BB785F">
      <w:pPr>
        <w:pStyle w:val="Ttulo1"/>
        <w:rPr>
          <w:sz w:val="28"/>
          <w:szCs w:val="28"/>
        </w:rPr>
      </w:pPr>
      <w:bookmarkStart w:id="3" w:name="_Toc203137971"/>
      <w:r w:rsidRPr="006879CE">
        <w:rPr>
          <w:sz w:val="28"/>
          <w:szCs w:val="28"/>
        </w:rPr>
        <w:lastRenderedPageBreak/>
        <w:t>Factura intracomunitaria con varias líneas de producto</w:t>
      </w:r>
      <w:bookmarkEnd w:id="3"/>
    </w:p>
    <w:p w14:paraId="46BC12CB" w14:textId="77777777" w:rsidR="00BB785F" w:rsidRDefault="00BB785F" w:rsidP="00BB785F"/>
    <w:p w14:paraId="29FA4BEF" w14:textId="77777777" w:rsidR="004E7129" w:rsidRDefault="004E7129" w:rsidP="00BB785F"/>
    <w:p w14:paraId="266B763F" w14:textId="4988DCAA" w:rsidR="00BB785F" w:rsidRDefault="00BB785F" w:rsidP="003B6B25">
      <w:r w:rsidRPr="006371A4">
        <w:rPr>
          <w:noProof/>
        </w:rPr>
        <w:drawing>
          <wp:inline distT="0" distB="0" distL="0" distR="0" wp14:anchorId="0E4BBF00" wp14:editId="05DA5BE4">
            <wp:extent cx="6301105" cy="3611649"/>
            <wp:effectExtent l="0" t="0" r="4445" b="8255"/>
            <wp:docPr id="2056585947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85947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61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64A17" w14:textId="77777777" w:rsidR="00BB785F" w:rsidRDefault="00BB785F">
      <w:pPr>
        <w:widowControl/>
        <w:suppressAutoHyphens w:val="0"/>
        <w:autoSpaceDE/>
      </w:pPr>
      <w:r>
        <w:br w:type="page"/>
      </w:r>
    </w:p>
    <w:p w14:paraId="1543C88E" w14:textId="22AC0369" w:rsidR="00BB785F" w:rsidRPr="006879CE" w:rsidRDefault="00BB785F" w:rsidP="00BB785F">
      <w:pPr>
        <w:pStyle w:val="Ttulo1"/>
        <w:rPr>
          <w:sz w:val="28"/>
          <w:szCs w:val="28"/>
        </w:rPr>
      </w:pPr>
      <w:bookmarkStart w:id="4" w:name="_Toc203137972"/>
      <w:r w:rsidRPr="006879CE">
        <w:rPr>
          <w:sz w:val="28"/>
          <w:szCs w:val="28"/>
        </w:rPr>
        <w:lastRenderedPageBreak/>
        <w:t>Factura nacional con RE (general y servicio reducido)</w:t>
      </w:r>
      <w:bookmarkEnd w:id="4"/>
    </w:p>
    <w:p w14:paraId="6471A3CF" w14:textId="77777777" w:rsidR="00BB785F" w:rsidRDefault="00BB785F" w:rsidP="00BB785F"/>
    <w:p w14:paraId="0F6D39C6" w14:textId="77777777" w:rsidR="00BB785F" w:rsidRDefault="00BB785F" w:rsidP="00BB785F"/>
    <w:p w14:paraId="694452F1" w14:textId="7D2EDCF6" w:rsidR="00BB785F" w:rsidRDefault="00BB785F" w:rsidP="00BB785F">
      <w:r w:rsidRPr="006371A4">
        <w:rPr>
          <w:noProof/>
        </w:rPr>
        <w:drawing>
          <wp:inline distT="0" distB="0" distL="0" distR="0" wp14:anchorId="09DFBB69" wp14:editId="52DAD31A">
            <wp:extent cx="6301105" cy="3612992"/>
            <wp:effectExtent l="0" t="0" r="4445" b="6985"/>
            <wp:docPr id="1092105478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105478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61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D3361" w14:textId="330644C1" w:rsidR="00BB785F" w:rsidRDefault="00BB785F">
      <w:pPr>
        <w:widowControl/>
        <w:suppressAutoHyphens w:val="0"/>
        <w:autoSpaceDE/>
      </w:pPr>
      <w:r>
        <w:br w:type="page"/>
      </w:r>
    </w:p>
    <w:p w14:paraId="14E4438B" w14:textId="3BD99C2C" w:rsidR="00BB785F" w:rsidRPr="00225142" w:rsidRDefault="00BB785F" w:rsidP="00BB785F">
      <w:pPr>
        <w:pStyle w:val="Ttulo1"/>
        <w:rPr>
          <w:sz w:val="28"/>
          <w:szCs w:val="28"/>
        </w:rPr>
      </w:pPr>
      <w:bookmarkStart w:id="5" w:name="_Toc203137973"/>
      <w:r w:rsidRPr="00225142">
        <w:rPr>
          <w:sz w:val="28"/>
          <w:szCs w:val="28"/>
        </w:rPr>
        <w:lastRenderedPageBreak/>
        <w:t>Factura a Canarias (exportación) bien y servicio</w:t>
      </w:r>
      <w:bookmarkEnd w:id="5"/>
    </w:p>
    <w:p w14:paraId="13FFFAD9" w14:textId="77777777" w:rsidR="00BB785F" w:rsidRDefault="00BB785F" w:rsidP="00BB785F"/>
    <w:p w14:paraId="66E75071" w14:textId="77777777" w:rsidR="00BB785F" w:rsidRDefault="00BB785F" w:rsidP="00BB785F"/>
    <w:p w14:paraId="12886054" w14:textId="6F5E9D7D" w:rsidR="00BB785F" w:rsidRDefault="00BB785F" w:rsidP="003B6B25">
      <w:r w:rsidRPr="006371A4">
        <w:rPr>
          <w:noProof/>
        </w:rPr>
        <w:drawing>
          <wp:inline distT="0" distB="0" distL="0" distR="0" wp14:anchorId="1BCCAF2F" wp14:editId="72E86E07">
            <wp:extent cx="6301105" cy="3851374"/>
            <wp:effectExtent l="0" t="0" r="4445" b="0"/>
            <wp:docPr id="822676380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76380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85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4B960" w14:textId="42189AC6" w:rsidR="00BB785F" w:rsidRDefault="00BB785F">
      <w:pPr>
        <w:widowControl/>
        <w:suppressAutoHyphens w:val="0"/>
        <w:autoSpaceDE/>
      </w:pPr>
      <w:r>
        <w:br w:type="page"/>
      </w:r>
    </w:p>
    <w:p w14:paraId="40407C83" w14:textId="24D55F7B" w:rsidR="00BB785F" w:rsidRPr="006879CE" w:rsidRDefault="00BB785F" w:rsidP="00BB785F">
      <w:pPr>
        <w:pStyle w:val="Ttulo1"/>
        <w:rPr>
          <w:sz w:val="28"/>
          <w:szCs w:val="28"/>
        </w:rPr>
      </w:pPr>
      <w:bookmarkStart w:id="6" w:name="_Toc203137974"/>
      <w:r w:rsidRPr="006879CE">
        <w:rPr>
          <w:sz w:val="28"/>
          <w:szCs w:val="28"/>
        </w:rPr>
        <w:lastRenderedPageBreak/>
        <w:t>Factura a Canarias con IGIC desde la península</w:t>
      </w:r>
      <w:bookmarkEnd w:id="6"/>
    </w:p>
    <w:p w14:paraId="04F5852F" w14:textId="77777777" w:rsidR="00BB785F" w:rsidRDefault="00BB785F" w:rsidP="00BB785F"/>
    <w:p w14:paraId="44F6845B" w14:textId="77777777" w:rsidR="00BB785F" w:rsidRDefault="00BB785F" w:rsidP="003B6B25"/>
    <w:p w14:paraId="30D1B777" w14:textId="630083A8" w:rsidR="00BB785F" w:rsidRDefault="00BB785F" w:rsidP="003B6B25">
      <w:r w:rsidRPr="006371A4">
        <w:rPr>
          <w:noProof/>
        </w:rPr>
        <w:drawing>
          <wp:inline distT="0" distB="0" distL="0" distR="0" wp14:anchorId="31F068DF" wp14:editId="7F273BC8">
            <wp:extent cx="6301105" cy="3694992"/>
            <wp:effectExtent l="0" t="0" r="4445" b="1270"/>
            <wp:docPr id="2105680884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680884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69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7B793" w14:textId="77777777" w:rsidR="00BB785F" w:rsidRDefault="00BB785F">
      <w:pPr>
        <w:widowControl/>
        <w:suppressAutoHyphens w:val="0"/>
        <w:autoSpaceDE/>
      </w:pPr>
      <w:r>
        <w:br w:type="page"/>
      </w:r>
    </w:p>
    <w:p w14:paraId="4F8957F7" w14:textId="77777777" w:rsidR="00BB785F" w:rsidRDefault="00BB785F" w:rsidP="003B6B25"/>
    <w:p w14:paraId="5409F252" w14:textId="7998064E" w:rsidR="00BB785F" w:rsidRPr="00FE3727" w:rsidRDefault="00BB785F" w:rsidP="00BB785F">
      <w:pPr>
        <w:pStyle w:val="Ttulo1"/>
        <w:rPr>
          <w:sz w:val="28"/>
          <w:szCs w:val="28"/>
        </w:rPr>
      </w:pPr>
      <w:bookmarkStart w:id="7" w:name="_Toc203137975"/>
      <w:r w:rsidRPr="00FE3727">
        <w:rPr>
          <w:sz w:val="28"/>
          <w:szCs w:val="28"/>
        </w:rPr>
        <w:t>Factura extracomunitaria</w:t>
      </w:r>
      <w:bookmarkEnd w:id="7"/>
    </w:p>
    <w:p w14:paraId="1CA213A0" w14:textId="77777777" w:rsidR="00BB785F" w:rsidRDefault="00BB785F" w:rsidP="00BB785F"/>
    <w:p w14:paraId="73E066B5" w14:textId="77777777" w:rsidR="00BB785F" w:rsidRDefault="00BB785F" w:rsidP="00BB785F"/>
    <w:p w14:paraId="2CA0AFFA" w14:textId="5CB4F1C9" w:rsidR="00BB785F" w:rsidRDefault="00BB785F" w:rsidP="00BB785F">
      <w:r w:rsidRPr="006371A4">
        <w:rPr>
          <w:noProof/>
        </w:rPr>
        <w:drawing>
          <wp:inline distT="0" distB="0" distL="0" distR="0" wp14:anchorId="4F1EA084" wp14:editId="73608C0F">
            <wp:extent cx="6301105" cy="3317491"/>
            <wp:effectExtent l="0" t="0" r="4445" b="0"/>
            <wp:docPr id="339659858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659858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317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C9419" w14:textId="77777777" w:rsidR="00BB785F" w:rsidRDefault="00BB785F">
      <w:pPr>
        <w:widowControl/>
        <w:suppressAutoHyphens w:val="0"/>
        <w:autoSpaceDE/>
      </w:pPr>
      <w:r>
        <w:br w:type="page"/>
      </w:r>
    </w:p>
    <w:p w14:paraId="222457F3" w14:textId="41D23D79" w:rsidR="00BB785F" w:rsidRPr="006879CE" w:rsidRDefault="00BB785F" w:rsidP="00BB785F">
      <w:pPr>
        <w:pStyle w:val="Ttulo1"/>
        <w:rPr>
          <w:sz w:val="28"/>
          <w:szCs w:val="28"/>
        </w:rPr>
      </w:pPr>
      <w:bookmarkStart w:id="8" w:name="_Toc203137976"/>
      <w:r w:rsidRPr="006879CE">
        <w:rPr>
          <w:sz w:val="28"/>
          <w:szCs w:val="28"/>
        </w:rPr>
        <w:lastRenderedPageBreak/>
        <w:t>Factura extracomunitaria con localización territorio común</w:t>
      </w:r>
      <w:bookmarkEnd w:id="8"/>
    </w:p>
    <w:p w14:paraId="674ECDBB" w14:textId="77777777" w:rsidR="00BB785F" w:rsidRDefault="00BB785F" w:rsidP="00BB785F"/>
    <w:p w14:paraId="1525FAED" w14:textId="77777777" w:rsidR="00BB785F" w:rsidRDefault="00BB785F" w:rsidP="00BB785F"/>
    <w:p w14:paraId="4DBB6381" w14:textId="03334BAF" w:rsidR="00BB785F" w:rsidRDefault="00BB785F" w:rsidP="00BB785F">
      <w:r w:rsidRPr="006371A4">
        <w:rPr>
          <w:noProof/>
        </w:rPr>
        <w:drawing>
          <wp:inline distT="0" distB="0" distL="0" distR="0" wp14:anchorId="7CC41AF4" wp14:editId="2AFCF9E8">
            <wp:extent cx="6301105" cy="3665577"/>
            <wp:effectExtent l="0" t="0" r="4445" b="0"/>
            <wp:docPr id="428884582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884582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665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B1C17" w14:textId="77777777" w:rsidR="00BB785F" w:rsidRDefault="00BB785F">
      <w:pPr>
        <w:widowControl/>
        <w:suppressAutoHyphens w:val="0"/>
        <w:autoSpaceDE/>
      </w:pPr>
      <w:r>
        <w:br w:type="page"/>
      </w:r>
    </w:p>
    <w:p w14:paraId="240B4C54" w14:textId="025567F5" w:rsidR="00BB785F" w:rsidRPr="006879CE" w:rsidRDefault="006879CE" w:rsidP="00BB785F">
      <w:pPr>
        <w:pStyle w:val="Ttulo1"/>
        <w:jc w:val="both"/>
        <w:rPr>
          <w:sz w:val="28"/>
          <w:szCs w:val="28"/>
        </w:rPr>
      </w:pPr>
      <w:bookmarkStart w:id="9" w:name="_Toc203137977"/>
      <w:r w:rsidRPr="006879CE">
        <w:rPr>
          <w:sz w:val="28"/>
          <w:szCs w:val="28"/>
        </w:rPr>
        <w:lastRenderedPageBreak/>
        <w:t>F</w:t>
      </w:r>
      <w:r w:rsidR="00BB785F" w:rsidRPr="006879CE">
        <w:rPr>
          <w:sz w:val="28"/>
          <w:szCs w:val="28"/>
        </w:rPr>
        <w:t>actura a Canarias con IE (establecimiento permanente en Canarias)</w:t>
      </w:r>
      <w:bookmarkEnd w:id="9"/>
    </w:p>
    <w:p w14:paraId="607C083B" w14:textId="77777777" w:rsidR="00BB785F" w:rsidRDefault="00BB785F" w:rsidP="00BB785F"/>
    <w:p w14:paraId="06393BBA" w14:textId="77777777" w:rsidR="00BB785F" w:rsidRDefault="00BB785F" w:rsidP="00BB785F"/>
    <w:p w14:paraId="636C7D25" w14:textId="24080E61" w:rsidR="00BB785F" w:rsidRDefault="00BB785F" w:rsidP="003B6B25">
      <w:r w:rsidRPr="006371A4">
        <w:rPr>
          <w:noProof/>
        </w:rPr>
        <w:drawing>
          <wp:inline distT="0" distB="0" distL="0" distR="0" wp14:anchorId="44FD9F76" wp14:editId="1E890196">
            <wp:extent cx="6301105" cy="3703919"/>
            <wp:effectExtent l="0" t="0" r="4445" b="0"/>
            <wp:docPr id="1346162088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162088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703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C5FD3" w14:textId="77777777" w:rsidR="00BB785F" w:rsidRDefault="00BB785F">
      <w:pPr>
        <w:widowControl/>
        <w:suppressAutoHyphens w:val="0"/>
        <w:autoSpaceDE/>
      </w:pPr>
      <w:r>
        <w:br w:type="page"/>
      </w:r>
    </w:p>
    <w:p w14:paraId="059CA934" w14:textId="66B4BCB5" w:rsidR="00BB785F" w:rsidRPr="006879CE" w:rsidRDefault="00BB785F" w:rsidP="004E7129">
      <w:pPr>
        <w:pStyle w:val="Ttulo1"/>
        <w:rPr>
          <w:sz w:val="28"/>
          <w:szCs w:val="28"/>
        </w:rPr>
      </w:pPr>
      <w:bookmarkStart w:id="10" w:name="_Toc203137978"/>
      <w:r w:rsidRPr="006879CE">
        <w:rPr>
          <w:sz w:val="28"/>
          <w:szCs w:val="28"/>
        </w:rPr>
        <w:lastRenderedPageBreak/>
        <w:t>Factura nacional con bienes</w:t>
      </w:r>
      <w:bookmarkEnd w:id="10"/>
    </w:p>
    <w:p w14:paraId="6613E6E3" w14:textId="77777777" w:rsidR="00BB785F" w:rsidRDefault="00BB785F" w:rsidP="00BB785F"/>
    <w:p w14:paraId="0EB3D53C" w14:textId="77777777" w:rsidR="00BB785F" w:rsidRDefault="00BB785F" w:rsidP="003B6B25"/>
    <w:p w14:paraId="19C3AD63" w14:textId="24137C29" w:rsidR="00BB785F" w:rsidRDefault="00BB785F" w:rsidP="003B6B25">
      <w:r w:rsidRPr="00192926">
        <w:rPr>
          <w:noProof/>
        </w:rPr>
        <w:drawing>
          <wp:inline distT="0" distB="0" distL="0" distR="0" wp14:anchorId="46907F48" wp14:editId="3B3BA664">
            <wp:extent cx="6301105" cy="3954582"/>
            <wp:effectExtent l="0" t="0" r="4445" b="8255"/>
            <wp:docPr id="872814094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814094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954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FEBF" w14:textId="77777777" w:rsidR="00BB785F" w:rsidRDefault="00BB785F">
      <w:pPr>
        <w:widowControl/>
        <w:suppressAutoHyphens w:val="0"/>
        <w:autoSpaceDE/>
      </w:pPr>
      <w:r>
        <w:br w:type="page"/>
      </w:r>
    </w:p>
    <w:p w14:paraId="75B37B92" w14:textId="77777777" w:rsidR="003A7909" w:rsidRPr="006879CE" w:rsidRDefault="003A7909" w:rsidP="003A7909">
      <w:pPr>
        <w:pStyle w:val="Ttulo1"/>
        <w:rPr>
          <w:sz w:val="28"/>
          <w:szCs w:val="28"/>
        </w:rPr>
      </w:pPr>
      <w:bookmarkStart w:id="11" w:name="_Toc203137979"/>
      <w:r w:rsidRPr="006879CE">
        <w:rPr>
          <w:sz w:val="28"/>
          <w:szCs w:val="28"/>
        </w:rPr>
        <w:lastRenderedPageBreak/>
        <w:t>Factura nacional con bienes</w:t>
      </w:r>
      <w:bookmarkEnd w:id="11"/>
    </w:p>
    <w:p w14:paraId="019883A8" w14:textId="77777777" w:rsidR="003A7909" w:rsidRDefault="003A7909" w:rsidP="003A7909"/>
    <w:p w14:paraId="0240F403" w14:textId="77777777" w:rsidR="003A7909" w:rsidRDefault="003A7909" w:rsidP="003A7909"/>
    <w:p w14:paraId="26C25916" w14:textId="08E067CE" w:rsidR="003A7909" w:rsidRDefault="003A7909" w:rsidP="003A7909">
      <w:r w:rsidRPr="00192926">
        <w:rPr>
          <w:noProof/>
        </w:rPr>
        <w:drawing>
          <wp:inline distT="0" distB="0" distL="0" distR="0" wp14:anchorId="23FAEFE7" wp14:editId="6473C47B">
            <wp:extent cx="6301105" cy="4027151"/>
            <wp:effectExtent l="0" t="0" r="4445" b="0"/>
            <wp:docPr id="199570089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70089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402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A4C4C" w14:textId="3E0DC824" w:rsidR="003A7909" w:rsidRDefault="003A7909">
      <w:pPr>
        <w:widowControl/>
        <w:suppressAutoHyphens w:val="0"/>
        <w:autoSpaceDE/>
      </w:pPr>
      <w:r>
        <w:br w:type="page"/>
      </w:r>
    </w:p>
    <w:p w14:paraId="5223D5E2" w14:textId="1F9ABB5F" w:rsidR="003A7909" w:rsidRPr="006879CE" w:rsidRDefault="003A7909" w:rsidP="003A7909">
      <w:pPr>
        <w:pStyle w:val="Ttulo1"/>
        <w:rPr>
          <w:sz w:val="28"/>
          <w:szCs w:val="28"/>
        </w:rPr>
      </w:pPr>
      <w:bookmarkStart w:id="12" w:name="_Toc203137980"/>
      <w:r w:rsidRPr="006879CE">
        <w:rPr>
          <w:sz w:val="28"/>
          <w:szCs w:val="28"/>
        </w:rPr>
        <w:lastRenderedPageBreak/>
        <w:t>Factura nacional negativa de maniobra</w:t>
      </w:r>
      <w:bookmarkEnd w:id="12"/>
    </w:p>
    <w:p w14:paraId="43D1139F" w14:textId="77777777" w:rsidR="003A7909" w:rsidRDefault="003A7909" w:rsidP="003A7909"/>
    <w:p w14:paraId="790731EE" w14:textId="77777777" w:rsidR="00BB785F" w:rsidRDefault="00BB785F" w:rsidP="003B6B25"/>
    <w:p w14:paraId="5FBA4D3E" w14:textId="06B0277B" w:rsidR="003A7909" w:rsidRDefault="003A7909" w:rsidP="003B6B25">
      <w:r w:rsidRPr="00192926">
        <w:rPr>
          <w:noProof/>
        </w:rPr>
        <w:drawing>
          <wp:inline distT="0" distB="0" distL="0" distR="0" wp14:anchorId="2EE745D1" wp14:editId="687A70CD">
            <wp:extent cx="6301105" cy="3764613"/>
            <wp:effectExtent l="0" t="0" r="4445" b="7620"/>
            <wp:docPr id="469372507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372507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764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6451" w14:textId="77777777" w:rsidR="003A7909" w:rsidRDefault="003A7909" w:rsidP="003B6B25"/>
    <w:p w14:paraId="1FFCC294" w14:textId="3EC16C07" w:rsidR="003A7909" w:rsidRDefault="003A7909">
      <w:pPr>
        <w:widowControl/>
        <w:suppressAutoHyphens w:val="0"/>
        <w:autoSpaceDE/>
      </w:pPr>
      <w:r>
        <w:br w:type="page"/>
      </w:r>
    </w:p>
    <w:p w14:paraId="683573E6" w14:textId="626AD48F" w:rsidR="003A7909" w:rsidRPr="006879CE" w:rsidRDefault="003A7909" w:rsidP="003A7909">
      <w:pPr>
        <w:pStyle w:val="Ttulo1"/>
        <w:rPr>
          <w:sz w:val="28"/>
          <w:szCs w:val="28"/>
        </w:rPr>
      </w:pPr>
      <w:bookmarkStart w:id="13" w:name="_Toc203137981"/>
      <w:r w:rsidRPr="006879CE">
        <w:rPr>
          <w:sz w:val="28"/>
          <w:szCs w:val="28"/>
        </w:rPr>
        <w:lastRenderedPageBreak/>
        <w:t>Factura nacional rectificativa de factura 1 por sustitución</w:t>
      </w:r>
      <w:bookmarkEnd w:id="13"/>
    </w:p>
    <w:p w14:paraId="65AC1A44" w14:textId="77777777" w:rsidR="003A7909" w:rsidRDefault="003A7909" w:rsidP="003A7909"/>
    <w:p w14:paraId="66B3F2C5" w14:textId="77777777" w:rsidR="003A7909" w:rsidRDefault="003A7909" w:rsidP="003A7909"/>
    <w:p w14:paraId="5228A2F0" w14:textId="7BFFBE6E" w:rsidR="003A7909" w:rsidRDefault="003A7909" w:rsidP="003A7909">
      <w:r w:rsidRPr="00192926">
        <w:rPr>
          <w:noProof/>
        </w:rPr>
        <w:drawing>
          <wp:inline distT="0" distB="0" distL="0" distR="0" wp14:anchorId="1D397BB9" wp14:editId="18DD47EF">
            <wp:extent cx="6301105" cy="3703901"/>
            <wp:effectExtent l="0" t="0" r="4445" b="0"/>
            <wp:docPr id="65284998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84998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70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A0E3B" w14:textId="77777777" w:rsidR="003A7909" w:rsidRDefault="003A7909" w:rsidP="003B6B25"/>
    <w:p w14:paraId="42D90AA5" w14:textId="1B7A42AC" w:rsidR="003A7909" w:rsidRDefault="003A7909">
      <w:pPr>
        <w:widowControl/>
        <w:suppressAutoHyphens w:val="0"/>
        <w:autoSpaceDE/>
      </w:pPr>
      <w:r>
        <w:br w:type="page"/>
      </w:r>
    </w:p>
    <w:p w14:paraId="42049419" w14:textId="41BAAC5A" w:rsidR="003A7909" w:rsidRPr="00381AEB" w:rsidRDefault="003A7909" w:rsidP="003A7909">
      <w:pPr>
        <w:pStyle w:val="Ttulo1"/>
        <w:rPr>
          <w:sz w:val="28"/>
          <w:szCs w:val="28"/>
        </w:rPr>
      </w:pPr>
      <w:bookmarkStart w:id="14" w:name="_Toc203137982"/>
      <w:r w:rsidRPr="00381AEB">
        <w:rPr>
          <w:sz w:val="28"/>
          <w:szCs w:val="28"/>
        </w:rPr>
        <w:lastRenderedPageBreak/>
        <w:t>Factura nacional rectificativa por diferencia de 11 y 12</w:t>
      </w:r>
      <w:bookmarkEnd w:id="14"/>
    </w:p>
    <w:p w14:paraId="44B26B62" w14:textId="77777777" w:rsidR="003A7909" w:rsidRDefault="003A7909" w:rsidP="003A7909"/>
    <w:p w14:paraId="6132B7B9" w14:textId="77777777" w:rsidR="003A7909" w:rsidRDefault="003A7909" w:rsidP="003A7909"/>
    <w:p w14:paraId="497F348C" w14:textId="6F58E0EE" w:rsidR="003A7909" w:rsidRDefault="003A7909" w:rsidP="003A7909">
      <w:r w:rsidRPr="00192926">
        <w:rPr>
          <w:noProof/>
        </w:rPr>
        <w:drawing>
          <wp:inline distT="0" distB="0" distL="0" distR="0" wp14:anchorId="62BF11BC" wp14:editId="5057EED9">
            <wp:extent cx="6301105" cy="3772098"/>
            <wp:effectExtent l="0" t="0" r="4445" b="0"/>
            <wp:docPr id="782342473" name="Imagen 1" descr="Interfaz de usuario gráfica, Texto, Aplicación, Correo electrónico&#10;&#10;El contenido generado por IA puede ser incorrecto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342473" name="Imagen 1" descr="Interfaz de usuario gráfica, Texto, Aplicación, Correo electrónico&#10;&#10;El contenido generado por IA puede ser incorrecto.">
                      <a:hlinkClick r:id="rId23"/>
                    </pic:cNvPr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77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A03D8" w14:textId="77777777" w:rsidR="003A7909" w:rsidRDefault="003A7909">
      <w:pPr>
        <w:widowControl/>
        <w:suppressAutoHyphens w:val="0"/>
        <w:autoSpaceDE/>
      </w:pPr>
      <w:r>
        <w:br w:type="page"/>
      </w:r>
    </w:p>
    <w:p w14:paraId="0321BE79" w14:textId="2643A392" w:rsidR="003A7909" w:rsidRPr="00381AEB" w:rsidRDefault="003A7909" w:rsidP="003A7909">
      <w:pPr>
        <w:pStyle w:val="Ttulo1"/>
        <w:rPr>
          <w:sz w:val="28"/>
          <w:szCs w:val="28"/>
        </w:rPr>
      </w:pPr>
      <w:bookmarkStart w:id="15" w:name="_Toc203137983"/>
      <w:r w:rsidRPr="00381AEB">
        <w:rPr>
          <w:sz w:val="28"/>
          <w:szCs w:val="28"/>
        </w:rPr>
        <w:lastRenderedPageBreak/>
        <w:t>Factura nacional inmueble con retención</w:t>
      </w:r>
      <w:bookmarkEnd w:id="15"/>
    </w:p>
    <w:p w14:paraId="3C5C7516" w14:textId="77777777" w:rsidR="003A7909" w:rsidRDefault="003A7909" w:rsidP="003B6B25"/>
    <w:p w14:paraId="5E6FBC8A" w14:textId="77777777" w:rsidR="003A7909" w:rsidRDefault="003A7909" w:rsidP="003B6B25"/>
    <w:p w14:paraId="5B889FBE" w14:textId="23652D8B" w:rsidR="003A7909" w:rsidRDefault="003A7909" w:rsidP="003B6B25">
      <w:r w:rsidRPr="00192926">
        <w:rPr>
          <w:noProof/>
        </w:rPr>
        <w:drawing>
          <wp:inline distT="0" distB="0" distL="0" distR="0" wp14:anchorId="7B90E816" wp14:editId="06C34B9A">
            <wp:extent cx="6301105" cy="3907697"/>
            <wp:effectExtent l="0" t="0" r="4445" b="0"/>
            <wp:docPr id="1795631548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631548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907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D08D" w14:textId="19BC8119" w:rsidR="003A7909" w:rsidRDefault="003A7909">
      <w:pPr>
        <w:widowControl/>
        <w:suppressAutoHyphens w:val="0"/>
        <w:autoSpaceDE/>
      </w:pPr>
      <w:r>
        <w:br w:type="page"/>
      </w:r>
    </w:p>
    <w:p w14:paraId="03E388FB" w14:textId="59394FFD" w:rsidR="003A7909" w:rsidRPr="00381AEB" w:rsidRDefault="003A7909" w:rsidP="003A7909">
      <w:pPr>
        <w:pStyle w:val="Ttulo1"/>
        <w:rPr>
          <w:sz w:val="28"/>
          <w:szCs w:val="28"/>
        </w:rPr>
      </w:pPr>
      <w:bookmarkStart w:id="16" w:name="_Toc203137984"/>
      <w:r w:rsidRPr="00381AEB">
        <w:rPr>
          <w:sz w:val="28"/>
          <w:szCs w:val="28"/>
        </w:rPr>
        <w:lastRenderedPageBreak/>
        <w:t>Factura rectificativa intracomunitaria de la 2 y la 4</w:t>
      </w:r>
      <w:bookmarkEnd w:id="16"/>
    </w:p>
    <w:p w14:paraId="6FB167AF" w14:textId="77777777" w:rsidR="003A7909" w:rsidRDefault="003A7909" w:rsidP="003B6B25"/>
    <w:p w14:paraId="56DDF2E4" w14:textId="77777777" w:rsidR="003A7909" w:rsidRDefault="003A7909" w:rsidP="003B6B25"/>
    <w:p w14:paraId="1583337E" w14:textId="20FCCCD0" w:rsidR="003A7909" w:rsidRDefault="003A7909" w:rsidP="00956207">
      <w:r w:rsidRPr="00192926">
        <w:rPr>
          <w:noProof/>
        </w:rPr>
        <w:drawing>
          <wp:inline distT="0" distB="0" distL="0" distR="0" wp14:anchorId="1D4A15F1" wp14:editId="695E34D2">
            <wp:extent cx="6301105" cy="3582781"/>
            <wp:effectExtent l="0" t="0" r="4445" b="0"/>
            <wp:docPr id="249700363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700363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58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C9B02" w14:textId="7FD36800" w:rsidR="00956207" w:rsidRDefault="00956207">
      <w:pPr>
        <w:widowControl/>
        <w:suppressAutoHyphens w:val="0"/>
        <w:autoSpaceDE/>
      </w:pPr>
      <w:r>
        <w:br w:type="page"/>
      </w:r>
    </w:p>
    <w:p w14:paraId="59BAB23F" w14:textId="473996A8" w:rsidR="00956207" w:rsidRPr="00381AEB" w:rsidRDefault="00956207" w:rsidP="00956207">
      <w:pPr>
        <w:pStyle w:val="Ttulo1"/>
        <w:rPr>
          <w:sz w:val="28"/>
          <w:szCs w:val="28"/>
        </w:rPr>
      </w:pPr>
      <w:r w:rsidRPr="00381AEB">
        <w:rPr>
          <w:sz w:val="28"/>
          <w:szCs w:val="28"/>
        </w:rPr>
        <w:lastRenderedPageBreak/>
        <w:t xml:space="preserve">Factura </w:t>
      </w:r>
      <w:r w:rsidR="00DC6172">
        <w:rPr>
          <w:sz w:val="28"/>
          <w:szCs w:val="28"/>
        </w:rPr>
        <w:t>con recargo financiero en factura SIN exento</w:t>
      </w:r>
    </w:p>
    <w:p w14:paraId="6A54F34D" w14:textId="77777777" w:rsidR="00956207" w:rsidRDefault="00956207" w:rsidP="00956207"/>
    <w:p w14:paraId="5806B7B3" w14:textId="77777777" w:rsidR="00956207" w:rsidRDefault="00956207" w:rsidP="00956207"/>
    <w:p w14:paraId="55939F5A" w14:textId="77777777" w:rsidR="00DC6172" w:rsidRDefault="00DC6172" w:rsidP="00956207">
      <w:r>
        <w:rPr>
          <w:noProof/>
        </w:rPr>
        <w:drawing>
          <wp:inline distT="0" distB="0" distL="0" distR="0" wp14:anchorId="303865E2" wp14:editId="0103D94A">
            <wp:extent cx="6301105" cy="3192145"/>
            <wp:effectExtent l="0" t="0" r="4445" b="8255"/>
            <wp:docPr id="2086272581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272581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19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B5F61" w14:textId="5CFC4944" w:rsidR="00956207" w:rsidRDefault="00956207" w:rsidP="00956207">
      <w:r>
        <w:br w:type="page"/>
      </w:r>
    </w:p>
    <w:p w14:paraId="55AABC19" w14:textId="182414FF" w:rsidR="00DC6172" w:rsidRPr="00381AEB" w:rsidRDefault="00DC6172" w:rsidP="00DC6172">
      <w:pPr>
        <w:pStyle w:val="Ttulo1"/>
        <w:rPr>
          <w:sz w:val="28"/>
          <w:szCs w:val="28"/>
        </w:rPr>
      </w:pPr>
      <w:r w:rsidRPr="00381AEB">
        <w:rPr>
          <w:sz w:val="28"/>
          <w:szCs w:val="28"/>
        </w:rPr>
        <w:lastRenderedPageBreak/>
        <w:t xml:space="preserve">Factura </w:t>
      </w:r>
      <w:r>
        <w:rPr>
          <w:sz w:val="28"/>
          <w:szCs w:val="28"/>
        </w:rPr>
        <w:t>con recargo financiero</w:t>
      </w:r>
      <w:r>
        <w:rPr>
          <w:sz w:val="28"/>
          <w:szCs w:val="28"/>
        </w:rPr>
        <w:t xml:space="preserve"> en factura CON exento</w:t>
      </w:r>
    </w:p>
    <w:p w14:paraId="11FEEF0A" w14:textId="77777777" w:rsidR="00DC6172" w:rsidRDefault="00DC6172" w:rsidP="00DC6172"/>
    <w:p w14:paraId="7C2511F2" w14:textId="77777777" w:rsidR="00DC6172" w:rsidRDefault="00DC6172" w:rsidP="00DC6172"/>
    <w:p w14:paraId="6E447824" w14:textId="3C3A5237" w:rsidR="00DC6172" w:rsidRDefault="00DC6172" w:rsidP="00DC6172">
      <w:r>
        <w:rPr>
          <w:noProof/>
        </w:rPr>
        <w:drawing>
          <wp:inline distT="0" distB="0" distL="0" distR="0" wp14:anchorId="2470DFB9" wp14:editId="3F2FBD26">
            <wp:extent cx="6301105" cy="3082925"/>
            <wp:effectExtent l="0" t="0" r="4445" b="3175"/>
            <wp:docPr id="1514353850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353850" name="Imagen 1" descr="Interfaz de usuario gráfica, Aplicación&#10;&#10;El contenido generado por IA puede ser incorrecto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E5D69" w14:textId="68C87BDB" w:rsidR="00DC6172" w:rsidRDefault="00DC6172" w:rsidP="00DC6172">
      <w:r>
        <w:br w:type="page"/>
      </w:r>
    </w:p>
    <w:p w14:paraId="4F0DCB79" w14:textId="19AF8A51" w:rsidR="00956207" w:rsidRPr="00381AEB" w:rsidRDefault="00956207" w:rsidP="00956207">
      <w:pPr>
        <w:pStyle w:val="Ttulo1"/>
        <w:rPr>
          <w:sz w:val="28"/>
          <w:szCs w:val="28"/>
        </w:rPr>
      </w:pPr>
      <w:r w:rsidRPr="00381AEB">
        <w:rPr>
          <w:sz w:val="28"/>
          <w:szCs w:val="28"/>
        </w:rPr>
        <w:lastRenderedPageBreak/>
        <w:t xml:space="preserve">Factura </w:t>
      </w:r>
      <w:r>
        <w:rPr>
          <w:sz w:val="28"/>
          <w:szCs w:val="28"/>
        </w:rPr>
        <w:t>importe cero con línea positiva y negativa</w:t>
      </w:r>
    </w:p>
    <w:p w14:paraId="5F43D120" w14:textId="77777777" w:rsidR="00956207" w:rsidRDefault="00956207" w:rsidP="00956207"/>
    <w:p w14:paraId="47BA8F3E" w14:textId="77777777" w:rsidR="00956207" w:rsidRDefault="00956207" w:rsidP="00956207"/>
    <w:p w14:paraId="5B161676" w14:textId="5C896C9D" w:rsidR="00956207" w:rsidRDefault="005839F0" w:rsidP="00956207">
      <w:r>
        <w:rPr>
          <w:noProof/>
        </w:rPr>
        <w:drawing>
          <wp:inline distT="0" distB="0" distL="0" distR="0" wp14:anchorId="1F18A172" wp14:editId="5B2AEA83">
            <wp:extent cx="6301105" cy="3101340"/>
            <wp:effectExtent l="0" t="0" r="4445" b="3810"/>
            <wp:docPr id="1463958632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958632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89E01" w14:textId="77777777" w:rsidR="00956207" w:rsidRDefault="00956207" w:rsidP="00956207">
      <w:pPr>
        <w:widowControl/>
        <w:suppressAutoHyphens w:val="0"/>
        <w:autoSpaceDE/>
      </w:pPr>
      <w:r>
        <w:br w:type="page"/>
      </w:r>
    </w:p>
    <w:p w14:paraId="635C9411" w14:textId="1617C030" w:rsidR="00956207" w:rsidRPr="00381AEB" w:rsidRDefault="00956207" w:rsidP="00956207">
      <w:pPr>
        <w:pStyle w:val="Ttulo1"/>
        <w:rPr>
          <w:sz w:val="28"/>
          <w:szCs w:val="28"/>
        </w:rPr>
      </w:pPr>
      <w:r w:rsidRPr="00381AEB">
        <w:rPr>
          <w:sz w:val="28"/>
          <w:szCs w:val="28"/>
        </w:rPr>
        <w:lastRenderedPageBreak/>
        <w:t xml:space="preserve">Factura </w:t>
      </w:r>
      <w:r>
        <w:rPr>
          <w:sz w:val="28"/>
          <w:szCs w:val="28"/>
        </w:rPr>
        <w:t>ISP</w:t>
      </w:r>
    </w:p>
    <w:p w14:paraId="71A9291D" w14:textId="77777777" w:rsidR="00956207" w:rsidRDefault="00956207" w:rsidP="00956207"/>
    <w:p w14:paraId="019B2EAE" w14:textId="77777777" w:rsidR="00956207" w:rsidRDefault="00956207" w:rsidP="00956207"/>
    <w:p w14:paraId="610C2AFC" w14:textId="21A2D0B9" w:rsidR="00956207" w:rsidRDefault="005839F0" w:rsidP="005839F0">
      <w:r>
        <w:rPr>
          <w:noProof/>
        </w:rPr>
        <w:drawing>
          <wp:inline distT="0" distB="0" distL="0" distR="0" wp14:anchorId="10079382" wp14:editId="4A14F90A">
            <wp:extent cx="6301105" cy="3098165"/>
            <wp:effectExtent l="0" t="0" r="4445" b="6985"/>
            <wp:docPr id="1082074161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74161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09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6207">
        <w:br w:type="page"/>
      </w:r>
    </w:p>
    <w:p w14:paraId="6BED58CA" w14:textId="3F301C9C" w:rsidR="00956207" w:rsidRPr="00381AEB" w:rsidRDefault="00956207" w:rsidP="00956207">
      <w:pPr>
        <w:pStyle w:val="Ttulo1"/>
        <w:rPr>
          <w:sz w:val="28"/>
          <w:szCs w:val="28"/>
        </w:rPr>
      </w:pPr>
      <w:r w:rsidRPr="00381AEB">
        <w:rPr>
          <w:sz w:val="28"/>
          <w:szCs w:val="28"/>
        </w:rPr>
        <w:lastRenderedPageBreak/>
        <w:t xml:space="preserve">Factura </w:t>
      </w:r>
      <w:r>
        <w:rPr>
          <w:sz w:val="28"/>
          <w:szCs w:val="28"/>
        </w:rPr>
        <w:t>ISP y no ISP</w:t>
      </w:r>
    </w:p>
    <w:p w14:paraId="0B74357F" w14:textId="77777777" w:rsidR="00956207" w:rsidRDefault="00956207" w:rsidP="00956207"/>
    <w:p w14:paraId="04350336" w14:textId="77777777" w:rsidR="00956207" w:rsidRDefault="00956207" w:rsidP="00956207"/>
    <w:p w14:paraId="00C8D955" w14:textId="5EA9A017" w:rsidR="00956207" w:rsidRDefault="005839F0" w:rsidP="00956207">
      <w:r>
        <w:rPr>
          <w:noProof/>
        </w:rPr>
        <w:drawing>
          <wp:inline distT="0" distB="0" distL="0" distR="0" wp14:anchorId="2C6F75A3" wp14:editId="2B970DFD">
            <wp:extent cx="6301105" cy="2997835"/>
            <wp:effectExtent l="0" t="0" r="4445" b="0"/>
            <wp:docPr id="513517390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517390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63386" w14:textId="77777777" w:rsidR="00956207" w:rsidRDefault="00956207" w:rsidP="00956207">
      <w:pPr>
        <w:widowControl/>
        <w:suppressAutoHyphens w:val="0"/>
        <w:autoSpaceDE/>
      </w:pPr>
      <w:r>
        <w:br w:type="page"/>
      </w:r>
    </w:p>
    <w:p w14:paraId="6C49C4C1" w14:textId="77777777" w:rsidR="00956207" w:rsidRPr="003B6B25" w:rsidRDefault="00956207" w:rsidP="00956207"/>
    <w:sectPr w:rsidR="00956207" w:rsidRPr="003B6B25" w:rsidSect="000F3000">
      <w:headerReference w:type="default" r:id="rId32"/>
      <w:footerReference w:type="default" r:id="rId33"/>
      <w:pgSz w:w="11906" w:h="16838"/>
      <w:pgMar w:top="2268" w:right="849" w:bottom="993" w:left="1134" w:header="284" w:footer="556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208AB" w14:textId="77777777" w:rsidR="005F1030" w:rsidRDefault="005F1030">
      <w:r>
        <w:separator/>
      </w:r>
    </w:p>
  </w:endnote>
  <w:endnote w:type="continuationSeparator" w:id="0">
    <w:p w14:paraId="2199B401" w14:textId="77777777" w:rsidR="005F1030" w:rsidRDefault="005F10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14FBC0" w14:textId="77777777" w:rsidR="0091757C" w:rsidRPr="00E613C7" w:rsidRDefault="0091757C" w:rsidP="0091757C">
    <w:pPr>
      <w:rPr>
        <w:rFonts w:cs="Arial"/>
        <w:color w:val="2980B9"/>
      </w:rPr>
    </w:pPr>
  </w:p>
  <w:p w14:paraId="150AD496" w14:textId="77777777" w:rsidR="00CB1501" w:rsidRPr="00AB3C0F" w:rsidRDefault="0091757C" w:rsidP="0091757C">
    <w:pPr>
      <w:jc w:val="right"/>
      <w:rPr>
        <w:rFonts w:cs="Arial"/>
        <w:color w:val="0069B4"/>
        <w:sz w:val="16"/>
        <w:szCs w:val="16"/>
      </w:rPr>
    </w:pPr>
    <w:r w:rsidRPr="00AB3C0F">
      <w:rPr>
        <w:rFonts w:cs="Arial"/>
        <w:color w:val="0069B4"/>
        <w:sz w:val="16"/>
        <w:szCs w:val="16"/>
        <w:lang w:val="es-ES_tradnl"/>
      </w:rPr>
      <w:t>Página</w:t>
    </w:r>
    <w:r w:rsidRPr="00AB3C0F">
      <w:rPr>
        <w:rFonts w:cs="Arial"/>
        <w:color w:val="0069B4"/>
        <w:sz w:val="16"/>
        <w:szCs w:val="16"/>
      </w:rPr>
      <w:t xml:space="preserve"> </w:t>
    </w:r>
    <w:r w:rsidRPr="00AB3C0F">
      <w:rPr>
        <w:rFonts w:cs="Arial"/>
        <w:color w:val="0069B4"/>
        <w:sz w:val="16"/>
        <w:szCs w:val="16"/>
      </w:rPr>
      <w:fldChar w:fldCharType="begin"/>
    </w:r>
    <w:r w:rsidRPr="00AB3C0F">
      <w:rPr>
        <w:rFonts w:cs="Arial"/>
        <w:color w:val="0069B4"/>
        <w:sz w:val="16"/>
        <w:szCs w:val="16"/>
      </w:rPr>
      <w:instrText xml:space="preserve"> PAGE </w:instrText>
    </w:r>
    <w:r w:rsidRPr="00AB3C0F">
      <w:rPr>
        <w:rFonts w:cs="Arial"/>
        <w:color w:val="0069B4"/>
        <w:sz w:val="16"/>
        <w:szCs w:val="16"/>
      </w:rPr>
      <w:fldChar w:fldCharType="separate"/>
    </w:r>
    <w:r w:rsidR="006E67A5">
      <w:rPr>
        <w:rFonts w:cs="Arial"/>
        <w:noProof/>
        <w:color w:val="0069B4"/>
        <w:sz w:val="16"/>
        <w:szCs w:val="16"/>
      </w:rPr>
      <w:t>10</w:t>
    </w:r>
    <w:r w:rsidRPr="00AB3C0F">
      <w:rPr>
        <w:rFonts w:cs="Arial"/>
        <w:color w:val="0069B4"/>
        <w:sz w:val="16"/>
        <w:szCs w:val="16"/>
      </w:rPr>
      <w:fldChar w:fldCharType="end"/>
    </w:r>
    <w:r w:rsidRPr="00AB3C0F">
      <w:rPr>
        <w:rFonts w:cs="Arial"/>
        <w:color w:val="0069B4"/>
        <w:sz w:val="16"/>
        <w:szCs w:val="16"/>
      </w:rPr>
      <w:t xml:space="preserve"> de </w:t>
    </w:r>
    <w:r w:rsidRPr="00AB3C0F">
      <w:rPr>
        <w:rFonts w:cs="Arial"/>
        <w:color w:val="0069B4"/>
        <w:sz w:val="16"/>
        <w:szCs w:val="16"/>
      </w:rPr>
      <w:fldChar w:fldCharType="begin"/>
    </w:r>
    <w:r w:rsidRPr="00AB3C0F">
      <w:rPr>
        <w:rFonts w:cs="Arial"/>
        <w:color w:val="0069B4"/>
        <w:sz w:val="16"/>
        <w:szCs w:val="16"/>
      </w:rPr>
      <w:instrText xml:space="preserve"> NUMPAGES </w:instrText>
    </w:r>
    <w:r w:rsidRPr="00AB3C0F">
      <w:rPr>
        <w:rFonts w:cs="Arial"/>
        <w:color w:val="0069B4"/>
        <w:sz w:val="16"/>
        <w:szCs w:val="16"/>
      </w:rPr>
      <w:fldChar w:fldCharType="separate"/>
    </w:r>
    <w:r w:rsidR="006E67A5">
      <w:rPr>
        <w:rFonts w:cs="Arial"/>
        <w:noProof/>
        <w:color w:val="0069B4"/>
        <w:sz w:val="16"/>
        <w:szCs w:val="16"/>
      </w:rPr>
      <w:t>11</w:t>
    </w:r>
    <w:r w:rsidRPr="00AB3C0F">
      <w:rPr>
        <w:rFonts w:cs="Arial"/>
        <w:color w:val="0069B4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B142CE" w14:textId="77777777" w:rsidR="005F1030" w:rsidRDefault="005F1030">
      <w:r>
        <w:separator/>
      </w:r>
    </w:p>
  </w:footnote>
  <w:footnote w:type="continuationSeparator" w:id="0">
    <w:p w14:paraId="03C98DD3" w14:textId="77777777" w:rsidR="005F1030" w:rsidRDefault="005F10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CDC36A" w14:textId="77777777" w:rsidR="00CB1501" w:rsidRPr="00C87375" w:rsidRDefault="0072125E" w:rsidP="006C3914">
    <w:pPr>
      <w:tabs>
        <w:tab w:val="left" w:pos="851"/>
        <w:tab w:val="left" w:pos="1843"/>
        <w:tab w:val="left" w:pos="3119"/>
        <w:tab w:val="left" w:pos="5387"/>
        <w:tab w:val="left" w:pos="6379"/>
        <w:tab w:val="left" w:pos="7230"/>
        <w:tab w:val="left" w:pos="8364"/>
        <w:tab w:val="right" w:pos="9214"/>
      </w:tabs>
      <w:ind w:left="-17"/>
      <w:jc w:val="right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58240" behindDoc="1" locked="0" layoutInCell="1" allowOverlap="1" wp14:anchorId="13174CC6" wp14:editId="7FE9067E">
          <wp:simplePos x="0" y="0"/>
          <wp:positionH relativeFrom="column">
            <wp:posOffset>-720090</wp:posOffset>
          </wp:positionH>
          <wp:positionV relativeFrom="paragraph">
            <wp:posOffset>-188291</wp:posOffset>
          </wp:positionV>
          <wp:extent cx="7514358" cy="1796994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ucchetti_w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7494" cy="18025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F915E"/>
    <w:multiLevelType w:val="hybridMultilevel"/>
    <w:tmpl w:val="F74EF42A"/>
    <w:lvl w:ilvl="0" w:tplc="B93836D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609492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728AF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BC19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789C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CFE46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6A3E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A4B7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F72C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803DA3"/>
    <w:multiLevelType w:val="multilevel"/>
    <w:tmpl w:val="3B94FA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upperLetter"/>
      <w:lvlText w:val="%1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05FFD5"/>
    <w:multiLevelType w:val="hybridMultilevel"/>
    <w:tmpl w:val="4DFABFB0"/>
    <w:lvl w:ilvl="0" w:tplc="5A0AB2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44DA26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8752C9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DE9D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AA63D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2AE999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8254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B48F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1002B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241F17"/>
    <w:multiLevelType w:val="hybridMultilevel"/>
    <w:tmpl w:val="CC8A48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B119A6"/>
    <w:multiLevelType w:val="hybridMultilevel"/>
    <w:tmpl w:val="E87C64E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7C4D97"/>
    <w:multiLevelType w:val="hybridMultilevel"/>
    <w:tmpl w:val="AA040CA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2296"/>
    <w:multiLevelType w:val="hybridMultilevel"/>
    <w:tmpl w:val="252C5FB6"/>
    <w:lvl w:ilvl="0" w:tplc="2F0414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74253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EF7CFC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7EB4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C88C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AAB25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B071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6C321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CC26D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50197A"/>
    <w:multiLevelType w:val="hybridMultilevel"/>
    <w:tmpl w:val="2A9859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F11893"/>
    <w:multiLevelType w:val="hybridMultilevel"/>
    <w:tmpl w:val="C34A6930"/>
    <w:lvl w:ilvl="0" w:tplc="78CA6E2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364" w:hanging="360"/>
      </w:pPr>
    </w:lvl>
    <w:lvl w:ilvl="2" w:tplc="0C0A001B" w:tentative="1">
      <w:start w:val="1"/>
      <w:numFmt w:val="lowerRoman"/>
      <w:lvlText w:val="%3."/>
      <w:lvlJc w:val="right"/>
      <w:pPr>
        <w:ind w:left="2084" w:hanging="180"/>
      </w:pPr>
    </w:lvl>
    <w:lvl w:ilvl="3" w:tplc="0C0A000F" w:tentative="1">
      <w:start w:val="1"/>
      <w:numFmt w:val="decimal"/>
      <w:lvlText w:val="%4."/>
      <w:lvlJc w:val="left"/>
      <w:pPr>
        <w:ind w:left="2804" w:hanging="360"/>
      </w:pPr>
    </w:lvl>
    <w:lvl w:ilvl="4" w:tplc="0C0A0019" w:tentative="1">
      <w:start w:val="1"/>
      <w:numFmt w:val="lowerLetter"/>
      <w:lvlText w:val="%5."/>
      <w:lvlJc w:val="left"/>
      <w:pPr>
        <w:ind w:left="3524" w:hanging="360"/>
      </w:pPr>
    </w:lvl>
    <w:lvl w:ilvl="5" w:tplc="0C0A001B" w:tentative="1">
      <w:start w:val="1"/>
      <w:numFmt w:val="lowerRoman"/>
      <w:lvlText w:val="%6."/>
      <w:lvlJc w:val="right"/>
      <w:pPr>
        <w:ind w:left="4244" w:hanging="180"/>
      </w:pPr>
    </w:lvl>
    <w:lvl w:ilvl="6" w:tplc="0C0A000F" w:tentative="1">
      <w:start w:val="1"/>
      <w:numFmt w:val="decimal"/>
      <w:lvlText w:val="%7."/>
      <w:lvlJc w:val="left"/>
      <w:pPr>
        <w:ind w:left="4964" w:hanging="360"/>
      </w:pPr>
    </w:lvl>
    <w:lvl w:ilvl="7" w:tplc="0C0A0019" w:tentative="1">
      <w:start w:val="1"/>
      <w:numFmt w:val="lowerLetter"/>
      <w:lvlText w:val="%8."/>
      <w:lvlJc w:val="left"/>
      <w:pPr>
        <w:ind w:left="5684" w:hanging="360"/>
      </w:pPr>
    </w:lvl>
    <w:lvl w:ilvl="8" w:tplc="0C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273C6DCE"/>
    <w:multiLevelType w:val="hybridMultilevel"/>
    <w:tmpl w:val="9FF628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00750E"/>
    <w:multiLevelType w:val="hybridMultilevel"/>
    <w:tmpl w:val="F15AB93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61F08"/>
    <w:multiLevelType w:val="hybridMultilevel"/>
    <w:tmpl w:val="C92E86DE"/>
    <w:lvl w:ilvl="0" w:tplc="644AD4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84AD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C8A4152">
      <w:start w:val="1"/>
      <w:numFmt w:val="bullet"/>
      <w:lvlText w:val="-"/>
      <w:lvlJc w:val="left"/>
      <w:pPr>
        <w:ind w:left="2160" w:hanging="360"/>
      </w:pPr>
      <w:rPr>
        <w:rFonts w:ascii="Calibri" w:hAnsi="Calibri" w:hint="default"/>
      </w:rPr>
    </w:lvl>
    <w:lvl w:ilvl="3" w:tplc="51C8FCE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6CA41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AC6C8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F870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CEA42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1F444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6AF46F"/>
    <w:multiLevelType w:val="hybridMultilevel"/>
    <w:tmpl w:val="47389294"/>
    <w:lvl w:ilvl="0" w:tplc="AA588B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D3A37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EB2B3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4A20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BCD7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E8D2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B1256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98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998D21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850E10"/>
    <w:multiLevelType w:val="hybridMultilevel"/>
    <w:tmpl w:val="CF4AC978"/>
    <w:lvl w:ilvl="0" w:tplc="B26675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987EB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6DA61A9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DEF7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5E5F5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8AE8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2E4F7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C8CDA8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96B7B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B64AB1"/>
    <w:multiLevelType w:val="hybridMultilevel"/>
    <w:tmpl w:val="82AC7494"/>
    <w:lvl w:ilvl="0" w:tplc="9B28C64A">
      <w:start w:val="1"/>
      <w:numFmt w:val="decimal"/>
      <w:lvlText w:val="%1-"/>
      <w:lvlJc w:val="left"/>
      <w:pPr>
        <w:ind w:left="249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3210" w:hanging="360"/>
      </w:pPr>
    </w:lvl>
    <w:lvl w:ilvl="2" w:tplc="0C0A001B" w:tentative="1">
      <w:start w:val="1"/>
      <w:numFmt w:val="lowerRoman"/>
      <w:lvlText w:val="%3."/>
      <w:lvlJc w:val="right"/>
      <w:pPr>
        <w:ind w:left="3930" w:hanging="180"/>
      </w:pPr>
    </w:lvl>
    <w:lvl w:ilvl="3" w:tplc="0C0A000F" w:tentative="1">
      <w:start w:val="1"/>
      <w:numFmt w:val="decimal"/>
      <w:lvlText w:val="%4."/>
      <w:lvlJc w:val="left"/>
      <w:pPr>
        <w:ind w:left="4650" w:hanging="360"/>
      </w:pPr>
    </w:lvl>
    <w:lvl w:ilvl="4" w:tplc="0C0A0019" w:tentative="1">
      <w:start w:val="1"/>
      <w:numFmt w:val="lowerLetter"/>
      <w:lvlText w:val="%5."/>
      <w:lvlJc w:val="left"/>
      <w:pPr>
        <w:ind w:left="5370" w:hanging="360"/>
      </w:pPr>
    </w:lvl>
    <w:lvl w:ilvl="5" w:tplc="0C0A001B" w:tentative="1">
      <w:start w:val="1"/>
      <w:numFmt w:val="lowerRoman"/>
      <w:lvlText w:val="%6."/>
      <w:lvlJc w:val="right"/>
      <w:pPr>
        <w:ind w:left="6090" w:hanging="180"/>
      </w:pPr>
    </w:lvl>
    <w:lvl w:ilvl="6" w:tplc="0C0A000F" w:tentative="1">
      <w:start w:val="1"/>
      <w:numFmt w:val="decimal"/>
      <w:lvlText w:val="%7."/>
      <w:lvlJc w:val="left"/>
      <w:pPr>
        <w:ind w:left="6810" w:hanging="360"/>
      </w:pPr>
    </w:lvl>
    <w:lvl w:ilvl="7" w:tplc="0C0A0019" w:tentative="1">
      <w:start w:val="1"/>
      <w:numFmt w:val="lowerLetter"/>
      <w:lvlText w:val="%8."/>
      <w:lvlJc w:val="left"/>
      <w:pPr>
        <w:ind w:left="7530" w:hanging="360"/>
      </w:pPr>
    </w:lvl>
    <w:lvl w:ilvl="8" w:tplc="0C0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15" w15:restartNumberingAfterBreak="0">
    <w:nsid w:val="39EECEB9"/>
    <w:multiLevelType w:val="hybridMultilevel"/>
    <w:tmpl w:val="4774BD8E"/>
    <w:lvl w:ilvl="0" w:tplc="92F07E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FA21EFE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4E36D9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D70ED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42A802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F4FF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12575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56AB63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F6F7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F079F5"/>
    <w:multiLevelType w:val="hybridMultilevel"/>
    <w:tmpl w:val="772C5C0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DD3D1C"/>
    <w:multiLevelType w:val="hybridMultilevel"/>
    <w:tmpl w:val="416AF42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101FAD"/>
    <w:multiLevelType w:val="hybridMultilevel"/>
    <w:tmpl w:val="A5B0EEA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38DFEA"/>
    <w:multiLevelType w:val="hybridMultilevel"/>
    <w:tmpl w:val="45145D90"/>
    <w:lvl w:ilvl="0" w:tplc="B192B6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26C0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F3E4B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D40E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954E3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4B20B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5CC3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747C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24868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8D7541"/>
    <w:multiLevelType w:val="hybridMultilevel"/>
    <w:tmpl w:val="AFC6C650"/>
    <w:lvl w:ilvl="0" w:tplc="A754CB3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08822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6461D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00F0F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EC7F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204FA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D9EBF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DAB2A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55CAC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AD1527"/>
    <w:multiLevelType w:val="hybridMultilevel"/>
    <w:tmpl w:val="00CA879E"/>
    <w:lvl w:ilvl="0" w:tplc="539AB3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F848B04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85C676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DEC5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44A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1259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7204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284B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3FC4E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C91F1F"/>
    <w:multiLevelType w:val="hybridMultilevel"/>
    <w:tmpl w:val="E77404D2"/>
    <w:lvl w:ilvl="0" w:tplc="BA18ACA6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961E0E"/>
    <w:multiLevelType w:val="hybridMultilevel"/>
    <w:tmpl w:val="89480108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8EB8DA"/>
    <w:multiLevelType w:val="hybridMultilevel"/>
    <w:tmpl w:val="DA9AEBE2"/>
    <w:lvl w:ilvl="0" w:tplc="C67AE87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EA0BE1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F67DC0">
      <w:start w:val="1"/>
      <w:numFmt w:val="bullet"/>
      <w:lvlText w:val="-"/>
      <w:lvlJc w:val="left"/>
      <w:pPr>
        <w:ind w:left="2160" w:hanging="360"/>
      </w:pPr>
      <w:rPr>
        <w:rFonts w:ascii="Calibri" w:hAnsi="Calibri" w:hint="default"/>
      </w:rPr>
    </w:lvl>
    <w:lvl w:ilvl="3" w:tplc="CFE62B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9489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07808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52FD3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108D9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F4672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0A60CA"/>
    <w:multiLevelType w:val="hybridMultilevel"/>
    <w:tmpl w:val="82602BA4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F">
      <w:start w:val="1"/>
      <w:numFmt w:val="decimal"/>
      <w:lvlText w:val="%2."/>
      <w:lvlJc w:val="left"/>
      <w:pPr>
        <w:ind w:left="1500" w:hanging="360"/>
      </w:pPr>
      <w:rPr>
        <w:rFonts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679B0046"/>
    <w:multiLevelType w:val="multilevel"/>
    <w:tmpl w:val="EC0AFC84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20" w:hanging="720"/>
      </w:pPr>
    </w:lvl>
    <w:lvl w:ilvl="2">
      <w:start w:val="1"/>
      <w:numFmt w:val="decimal"/>
      <w:pStyle w:val="Ttulo3"/>
      <w:lvlText w:val="%1.%2.%3."/>
      <w:lvlJc w:val="left"/>
      <w:pPr>
        <w:ind w:left="720" w:hanging="720"/>
      </w:pPr>
    </w:lvl>
    <w:lvl w:ilvl="3">
      <w:start w:val="1"/>
      <w:numFmt w:val="decimal"/>
      <w:pStyle w:val="Ttulo4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7" w15:restartNumberingAfterBreak="0">
    <w:nsid w:val="6D0E08C0"/>
    <w:multiLevelType w:val="hybridMultilevel"/>
    <w:tmpl w:val="BCB4EA40"/>
    <w:lvl w:ilvl="0" w:tplc="0C0A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8" w15:restartNumberingAfterBreak="0">
    <w:nsid w:val="6F7232DE"/>
    <w:multiLevelType w:val="hybridMultilevel"/>
    <w:tmpl w:val="3E001848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9" w15:restartNumberingAfterBreak="0">
    <w:nsid w:val="721F5D21"/>
    <w:multiLevelType w:val="hybridMultilevel"/>
    <w:tmpl w:val="C212B2A6"/>
    <w:lvl w:ilvl="0" w:tplc="44CE0E4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143F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CC2A6E"/>
    <w:multiLevelType w:val="hybridMultilevel"/>
    <w:tmpl w:val="E2101A3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6B718C"/>
    <w:multiLevelType w:val="hybridMultilevel"/>
    <w:tmpl w:val="D21C14D8"/>
    <w:lvl w:ilvl="0" w:tplc="5E6CC73C">
      <w:start w:val="2095"/>
      <w:numFmt w:val="bullet"/>
      <w:lvlText w:val="-"/>
      <w:lvlJc w:val="left"/>
      <w:pPr>
        <w:ind w:left="720" w:hanging="360"/>
      </w:pPr>
      <w:rPr>
        <w:rFonts w:ascii="Consolas" w:eastAsiaTheme="minorHAnsi" w:hAnsi="Consolas" w:cs="Consolas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2907901">
    <w:abstractNumId w:val="19"/>
  </w:num>
  <w:num w:numId="2" w16cid:durableId="1276982989">
    <w:abstractNumId w:val="12"/>
  </w:num>
  <w:num w:numId="3" w16cid:durableId="2026443131">
    <w:abstractNumId w:val="0"/>
  </w:num>
  <w:num w:numId="4" w16cid:durableId="254747590">
    <w:abstractNumId w:val="6"/>
  </w:num>
  <w:num w:numId="5" w16cid:durableId="2101561230">
    <w:abstractNumId w:val="13"/>
  </w:num>
  <w:num w:numId="6" w16cid:durableId="1469274760">
    <w:abstractNumId w:val="1"/>
  </w:num>
  <w:num w:numId="7" w16cid:durableId="2066026729">
    <w:abstractNumId w:val="15"/>
  </w:num>
  <w:num w:numId="8" w16cid:durableId="1616868910">
    <w:abstractNumId w:val="24"/>
  </w:num>
  <w:num w:numId="9" w16cid:durableId="980382074">
    <w:abstractNumId w:val="11"/>
  </w:num>
  <w:num w:numId="10" w16cid:durableId="725766395">
    <w:abstractNumId w:val="2"/>
  </w:num>
  <w:num w:numId="11" w16cid:durableId="610362570">
    <w:abstractNumId w:val="21"/>
  </w:num>
  <w:num w:numId="12" w16cid:durableId="612059574">
    <w:abstractNumId w:val="20"/>
  </w:num>
  <w:num w:numId="13" w16cid:durableId="999651320">
    <w:abstractNumId w:val="26"/>
  </w:num>
  <w:num w:numId="14" w16cid:durableId="2007634843">
    <w:abstractNumId w:val="25"/>
  </w:num>
  <w:num w:numId="15" w16cid:durableId="132140167">
    <w:abstractNumId w:val="26"/>
  </w:num>
  <w:num w:numId="16" w16cid:durableId="29959390">
    <w:abstractNumId w:val="4"/>
  </w:num>
  <w:num w:numId="17" w16cid:durableId="82148040">
    <w:abstractNumId w:val="7"/>
  </w:num>
  <w:num w:numId="18" w16cid:durableId="1523592539">
    <w:abstractNumId w:val="3"/>
  </w:num>
  <w:num w:numId="19" w16cid:durableId="2116050278">
    <w:abstractNumId w:val="18"/>
  </w:num>
  <w:num w:numId="20" w16cid:durableId="895318703">
    <w:abstractNumId w:val="27"/>
  </w:num>
  <w:num w:numId="21" w16cid:durableId="224147493">
    <w:abstractNumId w:val="10"/>
  </w:num>
  <w:num w:numId="22" w16cid:durableId="1219126923">
    <w:abstractNumId w:val="9"/>
  </w:num>
  <w:num w:numId="23" w16cid:durableId="595943544">
    <w:abstractNumId w:val="17"/>
  </w:num>
  <w:num w:numId="24" w16cid:durableId="1637026059">
    <w:abstractNumId w:val="28"/>
  </w:num>
  <w:num w:numId="25" w16cid:durableId="1191454867">
    <w:abstractNumId w:val="5"/>
  </w:num>
  <w:num w:numId="26" w16cid:durableId="1065103641">
    <w:abstractNumId w:val="30"/>
  </w:num>
  <w:num w:numId="27" w16cid:durableId="161548406">
    <w:abstractNumId w:val="16"/>
  </w:num>
  <w:num w:numId="28" w16cid:durableId="1526362769">
    <w:abstractNumId w:val="26"/>
  </w:num>
  <w:num w:numId="29" w16cid:durableId="1703044894">
    <w:abstractNumId w:val="26"/>
  </w:num>
  <w:num w:numId="30" w16cid:durableId="1343046231">
    <w:abstractNumId w:val="26"/>
  </w:num>
  <w:num w:numId="31" w16cid:durableId="1254244845">
    <w:abstractNumId w:val="26"/>
  </w:num>
  <w:num w:numId="32" w16cid:durableId="190461181">
    <w:abstractNumId w:val="26"/>
  </w:num>
  <w:num w:numId="33" w16cid:durableId="444420505">
    <w:abstractNumId w:val="23"/>
  </w:num>
  <w:num w:numId="34" w16cid:durableId="1090588123">
    <w:abstractNumId w:val="8"/>
  </w:num>
  <w:num w:numId="35" w16cid:durableId="385178024">
    <w:abstractNumId w:val="22"/>
  </w:num>
  <w:num w:numId="36" w16cid:durableId="83187085">
    <w:abstractNumId w:val="29"/>
  </w:num>
  <w:num w:numId="37" w16cid:durableId="1149201626">
    <w:abstractNumId w:val="31"/>
  </w:num>
  <w:num w:numId="38" w16cid:durableId="1532496941">
    <w:abstractNumId w:val="26"/>
  </w:num>
  <w:num w:numId="39" w16cid:durableId="814221560">
    <w:abstractNumId w:val="14"/>
  </w:num>
  <w:num w:numId="40" w16cid:durableId="1472333354">
    <w:abstractNumId w:val="26"/>
    <w:lvlOverride w:ilvl="0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9"/>
  <w:removePersonalInformation/>
  <w:removeDateAndTime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efaultTableStyle w:val="Tablai68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o:colormru v:ext="edit" colors="#e21e1e,#c7002b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3CB8"/>
    <w:rsid w:val="00004C84"/>
    <w:rsid w:val="00004F0D"/>
    <w:rsid w:val="00007561"/>
    <w:rsid w:val="00013C9A"/>
    <w:rsid w:val="00020D54"/>
    <w:rsid w:val="000213CC"/>
    <w:rsid w:val="00036702"/>
    <w:rsid w:val="00036B77"/>
    <w:rsid w:val="00042FC5"/>
    <w:rsid w:val="00044A45"/>
    <w:rsid w:val="00047352"/>
    <w:rsid w:val="00052B61"/>
    <w:rsid w:val="00057DD0"/>
    <w:rsid w:val="0006027C"/>
    <w:rsid w:val="00066118"/>
    <w:rsid w:val="000723F3"/>
    <w:rsid w:val="00075BE3"/>
    <w:rsid w:val="0009113A"/>
    <w:rsid w:val="000A121E"/>
    <w:rsid w:val="000A5C83"/>
    <w:rsid w:val="000B40C4"/>
    <w:rsid w:val="000B42CF"/>
    <w:rsid w:val="000C0DA1"/>
    <w:rsid w:val="000C10EE"/>
    <w:rsid w:val="000D2122"/>
    <w:rsid w:val="000E0EB1"/>
    <w:rsid w:val="000E1149"/>
    <w:rsid w:val="000E2248"/>
    <w:rsid w:val="000E31E7"/>
    <w:rsid w:val="000E483A"/>
    <w:rsid w:val="000F06F0"/>
    <w:rsid w:val="000F22D5"/>
    <w:rsid w:val="000F3000"/>
    <w:rsid w:val="000F4D6B"/>
    <w:rsid w:val="001016C7"/>
    <w:rsid w:val="00116633"/>
    <w:rsid w:val="001166EC"/>
    <w:rsid w:val="00120F12"/>
    <w:rsid w:val="001268CA"/>
    <w:rsid w:val="00130D40"/>
    <w:rsid w:val="00134727"/>
    <w:rsid w:val="001410A7"/>
    <w:rsid w:val="00144CDC"/>
    <w:rsid w:val="00146BD3"/>
    <w:rsid w:val="00150666"/>
    <w:rsid w:val="001617D6"/>
    <w:rsid w:val="00164DB9"/>
    <w:rsid w:val="00166915"/>
    <w:rsid w:val="00166DD8"/>
    <w:rsid w:val="0017771B"/>
    <w:rsid w:val="00180622"/>
    <w:rsid w:val="001848A5"/>
    <w:rsid w:val="00184D90"/>
    <w:rsid w:val="001931BF"/>
    <w:rsid w:val="001A6FB4"/>
    <w:rsid w:val="001A769E"/>
    <w:rsid w:val="001B2DF4"/>
    <w:rsid w:val="001B4F01"/>
    <w:rsid w:val="001C0CAB"/>
    <w:rsid w:val="001C4560"/>
    <w:rsid w:val="001C4DC6"/>
    <w:rsid w:val="001E0A7D"/>
    <w:rsid w:val="001E28D4"/>
    <w:rsid w:val="001E7757"/>
    <w:rsid w:val="001F2501"/>
    <w:rsid w:val="001F3164"/>
    <w:rsid w:val="001F70EF"/>
    <w:rsid w:val="002056A7"/>
    <w:rsid w:val="00205837"/>
    <w:rsid w:val="00206CA4"/>
    <w:rsid w:val="00213131"/>
    <w:rsid w:val="002230B9"/>
    <w:rsid w:val="00223448"/>
    <w:rsid w:val="00223A03"/>
    <w:rsid w:val="00225142"/>
    <w:rsid w:val="00234DDE"/>
    <w:rsid w:val="00235FE7"/>
    <w:rsid w:val="002521A1"/>
    <w:rsid w:val="002537F1"/>
    <w:rsid w:val="00256DEE"/>
    <w:rsid w:val="00257B13"/>
    <w:rsid w:val="00257F4B"/>
    <w:rsid w:val="00262F05"/>
    <w:rsid w:val="0026744A"/>
    <w:rsid w:val="002704C7"/>
    <w:rsid w:val="00271C5E"/>
    <w:rsid w:val="0027578D"/>
    <w:rsid w:val="00287D2E"/>
    <w:rsid w:val="00287ED3"/>
    <w:rsid w:val="00290DEE"/>
    <w:rsid w:val="00294DA7"/>
    <w:rsid w:val="00296244"/>
    <w:rsid w:val="002A30A4"/>
    <w:rsid w:val="002C0787"/>
    <w:rsid w:val="002C0EE4"/>
    <w:rsid w:val="002D25FB"/>
    <w:rsid w:val="002D35CC"/>
    <w:rsid w:val="002D4177"/>
    <w:rsid w:val="002D5BA3"/>
    <w:rsid w:val="002D78EB"/>
    <w:rsid w:val="002E20E7"/>
    <w:rsid w:val="002E319B"/>
    <w:rsid w:val="002E422D"/>
    <w:rsid w:val="002E5B49"/>
    <w:rsid w:val="002F1142"/>
    <w:rsid w:val="002F1473"/>
    <w:rsid w:val="00312F2D"/>
    <w:rsid w:val="00322B51"/>
    <w:rsid w:val="00322DC3"/>
    <w:rsid w:val="00323F77"/>
    <w:rsid w:val="00325E15"/>
    <w:rsid w:val="003270D8"/>
    <w:rsid w:val="00333399"/>
    <w:rsid w:val="00333BA8"/>
    <w:rsid w:val="0033407F"/>
    <w:rsid w:val="003450A6"/>
    <w:rsid w:val="00345AAB"/>
    <w:rsid w:val="00346013"/>
    <w:rsid w:val="00351196"/>
    <w:rsid w:val="003531E9"/>
    <w:rsid w:val="00364C36"/>
    <w:rsid w:val="003658F6"/>
    <w:rsid w:val="0037177E"/>
    <w:rsid w:val="00373557"/>
    <w:rsid w:val="00377F3D"/>
    <w:rsid w:val="00381AEB"/>
    <w:rsid w:val="00384373"/>
    <w:rsid w:val="00391B08"/>
    <w:rsid w:val="00394589"/>
    <w:rsid w:val="00397E31"/>
    <w:rsid w:val="003A2EB2"/>
    <w:rsid w:val="003A4DC9"/>
    <w:rsid w:val="003A7863"/>
    <w:rsid w:val="003A7909"/>
    <w:rsid w:val="003B6B25"/>
    <w:rsid w:val="003B7E43"/>
    <w:rsid w:val="003B7E69"/>
    <w:rsid w:val="003C31A2"/>
    <w:rsid w:val="003D120D"/>
    <w:rsid w:val="003D1AA6"/>
    <w:rsid w:val="003D2AD1"/>
    <w:rsid w:val="003D7EEE"/>
    <w:rsid w:val="003E3928"/>
    <w:rsid w:val="003E41E7"/>
    <w:rsid w:val="003E749C"/>
    <w:rsid w:val="003F46B2"/>
    <w:rsid w:val="003F5FB9"/>
    <w:rsid w:val="00400C20"/>
    <w:rsid w:val="004017AB"/>
    <w:rsid w:val="00405565"/>
    <w:rsid w:val="00410C06"/>
    <w:rsid w:val="00412B53"/>
    <w:rsid w:val="004140AB"/>
    <w:rsid w:val="004215AF"/>
    <w:rsid w:val="00421FCD"/>
    <w:rsid w:val="00425FB6"/>
    <w:rsid w:val="00426FDC"/>
    <w:rsid w:val="00427D4A"/>
    <w:rsid w:val="00430927"/>
    <w:rsid w:val="004405BB"/>
    <w:rsid w:val="00446AB2"/>
    <w:rsid w:val="00451D24"/>
    <w:rsid w:val="00452945"/>
    <w:rsid w:val="00453EC5"/>
    <w:rsid w:val="00454EE1"/>
    <w:rsid w:val="00456A55"/>
    <w:rsid w:val="00460514"/>
    <w:rsid w:val="00464991"/>
    <w:rsid w:val="00465B06"/>
    <w:rsid w:val="00470A4A"/>
    <w:rsid w:val="004710AB"/>
    <w:rsid w:val="00475DA0"/>
    <w:rsid w:val="00484DBF"/>
    <w:rsid w:val="00490F69"/>
    <w:rsid w:val="004914D7"/>
    <w:rsid w:val="004979E5"/>
    <w:rsid w:val="004B0831"/>
    <w:rsid w:val="004B4B33"/>
    <w:rsid w:val="004B6EB8"/>
    <w:rsid w:val="004C05DC"/>
    <w:rsid w:val="004C3EFD"/>
    <w:rsid w:val="004C5391"/>
    <w:rsid w:val="004C6C35"/>
    <w:rsid w:val="004D1FE8"/>
    <w:rsid w:val="004D28D3"/>
    <w:rsid w:val="004D39F6"/>
    <w:rsid w:val="004E05AE"/>
    <w:rsid w:val="004E7129"/>
    <w:rsid w:val="00502167"/>
    <w:rsid w:val="00507C39"/>
    <w:rsid w:val="0050D5A0"/>
    <w:rsid w:val="00510B9D"/>
    <w:rsid w:val="00512FE4"/>
    <w:rsid w:val="00515DAA"/>
    <w:rsid w:val="00524F32"/>
    <w:rsid w:val="00526485"/>
    <w:rsid w:val="00527A17"/>
    <w:rsid w:val="005336F5"/>
    <w:rsid w:val="00553A74"/>
    <w:rsid w:val="00554127"/>
    <w:rsid w:val="00555FDB"/>
    <w:rsid w:val="00556D0C"/>
    <w:rsid w:val="00561A7E"/>
    <w:rsid w:val="0056236B"/>
    <w:rsid w:val="00564ACA"/>
    <w:rsid w:val="0057020B"/>
    <w:rsid w:val="00573337"/>
    <w:rsid w:val="00574690"/>
    <w:rsid w:val="00581A02"/>
    <w:rsid w:val="005839F0"/>
    <w:rsid w:val="00592C5D"/>
    <w:rsid w:val="005B019B"/>
    <w:rsid w:val="005B5605"/>
    <w:rsid w:val="005B7884"/>
    <w:rsid w:val="005C2DCF"/>
    <w:rsid w:val="005C3D25"/>
    <w:rsid w:val="005C578F"/>
    <w:rsid w:val="005D6628"/>
    <w:rsid w:val="005E4ED1"/>
    <w:rsid w:val="005F0DD8"/>
    <w:rsid w:val="005F1030"/>
    <w:rsid w:val="005F3DB4"/>
    <w:rsid w:val="005F532D"/>
    <w:rsid w:val="005F5B98"/>
    <w:rsid w:val="005F5EFD"/>
    <w:rsid w:val="00600121"/>
    <w:rsid w:val="00601379"/>
    <w:rsid w:val="006026D8"/>
    <w:rsid w:val="00604C5E"/>
    <w:rsid w:val="006050F8"/>
    <w:rsid w:val="0061245B"/>
    <w:rsid w:val="00612944"/>
    <w:rsid w:val="00616B47"/>
    <w:rsid w:val="00620709"/>
    <w:rsid w:val="00626919"/>
    <w:rsid w:val="00635780"/>
    <w:rsid w:val="00637D5D"/>
    <w:rsid w:val="00645B55"/>
    <w:rsid w:val="00645E6A"/>
    <w:rsid w:val="00647FE4"/>
    <w:rsid w:val="00654511"/>
    <w:rsid w:val="006572A8"/>
    <w:rsid w:val="00670030"/>
    <w:rsid w:val="006704F7"/>
    <w:rsid w:val="00672E8E"/>
    <w:rsid w:val="00673661"/>
    <w:rsid w:val="00676693"/>
    <w:rsid w:val="006847BE"/>
    <w:rsid w:val="006879CE"/>
    <w:rsid w:val="00697725"/>
    <w:rsid w:val="006A0E4C"/>
    <w:rsid w:val="006A175F"/>
    <w:rsid w:val="006A2770"/>
    <w:rsid w:val="006A41C9"/>
    <w:rsid w:val="006A7350"/>
    <w:rsid w:val="006A7832"/>
    <w:rsid w:val="006B45B1"/>
    <w:rsid w:val="006B4CF8"/>
    <w:rsid w:val="006B6CD6"/>
    <w:rsid w:val="006C3914"/>
    <w:rsid w:val="006C46AF"/>
    <w:rsid w:val="006C5A81"/>
    <w:rsid w:val="006D1750"/>
    <w:rsid w:val="006E046B"/>
    <w:rsid w:val="006E0D59"/>
    <w:rsid w:val="006E67A5"/>
    <w:rsid w:val="006E7C50"/>
    <w:rsid w:val="006F2737"/>
    <w:rsid w:val="00702651"/>
    <w:rsid w:val="007069E4"/>
    <w:rsid w:val="0071736B"/>
    <w:rsid w:val="00717B2B"/>
    <w:rsid w:val="00717B34"/>
    <w:rsid w:val="0072125E"/>
    <w:rsid w:val="007244AC"/>
    <w:rsid w:val="00730369"/>
    <w:rsid w:val="00741627"/>
    <w:rsid w:val="007436F0"/>
    <w:rsid w:val="00743B41"/>
    <w:rsid w:val="00744C04"/>
    <w:rsid w:val="007460C8"/>
    <w:rsid w:val="00746B8D"/>
    <w:rsid w:val="0075458E"/>
    <w:rsid w:val="00762CFF"/>
    <w:rsid w:val="00771F8D"/>
    <w:rsid w:val="00773F2B"/>
    <w:rsid w:val="00775EF4"/>
    <w:rsid w:val="007762C9"/>
    <w:rsid w:val="00780A4C"/>
    <w:rsid w:val="00785D82"/>
    <w:rsid w:val="00791C23"/>
    <w:rsid w:val="00791CE7"/>
    <w:rsid w:val="007A03C7"/>
    <w:rsid w:val="007A1420"/>
    <w:rsid w:val="007A14BD"/>
    <w:rsid w:val="007A7E75"/>
    <w:rsid w:val="007B343D"/>
    <w:rsid w:val="007C68CF"/>
    <w:rsid w:val="007D71B8"/>
    <w:rsid w:val="007D737A"/>
    <w:rsid w:val="007D7C9E"/>
    <w:rsid w:val="007E28DF"/>
    <w:rsid w:val="007E5274"/>
    <w:rsid w:val="007E6CFA"/>
    <w:rsid w:val="007F3C6E"/>
    <w:rsid w:val="00803420"/>
    <w:rsid w:val="008102E9"/>
    <w:rsid w:val="00813E15"/>
    <w:rsid w:val="00816796"/>
    <w:rsid w:val="00824195"/>
    <w:rsid w:val="0082563A"/>
    <w:rsid w:val="00835586"/>
    <w:rsid w:val="008401DA"/>
    <w:rsid w:val="00840EDD"/>
    <w:rsid w:val="00843A1B"/>
    <w:rsid w:val="008460D8"/>
    <w:rsid w:val="008524F2"/>
    <w:rsid w:val="00854EE6"/>
    <w:rsid w:val="0086227F"/>
    <w:rsid w:val="0087068E"/>
    <w:rsid w:val="00875259"/>
    <w:rsid w:val="008761A2"/>
    <w:rsid w:val="00876822"/>
    <w:rsid w:val="0087722B"/>
    <w:rsid w:val="0088274E"/>
    <w:rsid w:val="008831A9"/>
    <w:rsid w:val="008849AE"/>
    <w:rsid w:val="00886A1D"/>
    <w:rsid w:val="008926EE"/>
    <w:rsid w:val="00892FCA"/>
    <w:rsid w:val="008A4813"/>
    <w:rsid w:val="008A753D"/>
    <w:rsid w:val="008B3D00"/>
    <w:rsid w:val="008B531B"/>
    <w:rsid w:val="008C67E4"/>
    <w:rsid w:val="008D2725"/>
    <w:rsid w:val="008D3F67"/>
    <w:rsid w:val="008D4D34"/>
    <w:rsid w:val="008E090B"/>
    <w:rsid w:val="008E3D1B"/>
    <w:rsid w:val="008E69BE"/>
    <w:rsid w:val="008E6D44"/>
    <w:rsid w:val="008F0C8E"/>
    <w:rsid w:val="00903C7E"/>
    <w:rsid w:val="00907BF6"/>
    <w:rsid w:val="0091417A"/>
    <w:rsid w:val="009142B3"/>
    <w:rsid w:val="00916AD9"/>
    <w:rsid w:val="0091757C"/>
    <w:rsid w:val="009214DE"/>
    <w:rsid w:val="00932519"/>
    <w:rsid w:val="00932EA0"/>
    <w:rsid w:val="00932FF6"/>
    <w:rsid w:val="00933799"/>
    <w:rsid w:val="009342F0"/>
    <w:rsid w:val="00937127"/>
    <w:rsid w:val="009374FB"/>
    <w:rsid w:val="00950EB4"/>
    <w:rsid w:val="00954592"/>
    <w:rsid w:val="00954C8E"/>
    <w:rsid w:val="00956207"/>
    <w:rsid w:val="00957684"/>
    <w:rsid w:val="00965358"/>
    <w:rsid w:val="00980E7F"/>
    <w:rsid w:val="00982320"/>
    <w:rsid w:val="0098270B"/>
    <w:rsid w:val="0099361D"/>
    <w:rsid w:val="009949E0"/>
    <w:rsid w:val="00996197"/>
    <w:rsid w:val="00996333"/>
    <w:rsid w:val="00997DB8"/>
    <w:rsid w:val="009A376A"/>
    <w:rsid w:val="009B0984"/>
    <w:rsid w:val="009B1337"/>
    <w:rsid w:val="009B4ED5"/>
    <w:rsid w:val="009C3B4A"/>
    <w:rsid w:val="009C4B95"/>
    <w:rsid w:val="009C4E39"/>
    <w:rsid w:val="009D0028"/>
    <w:rsid w:val="009D3EE8"/>
    <w:rsid w:val="009E30B0"/>
    <w:rsid w:val="009E578D"/>
    <w:rsid w:val="009F0E0C"/>
    <w:rsid w:val="00A05F50"/>
    <w:rsid w:val="00A0642E"/>
    <w:rsid w:val="00A237A9"/>
    <w:rsid w:val="00A37E99"/>
    <w:rsid w:val="00A37F50"/>
    <w:rsid w:val="00A469A2"/>
    <w:rsid w:val="00A46BA2"/>
    <w:rsid w:val="00A47684"/>
    <w:rsid w:val="00A4770F"/>
    <w:rsid w:val="00A52995"/>
    <w:rsid w:val="00A571C9"/>
    <w:rsid w:val="00A61788"/>
    <w:rsid w:val="00A627B6"/>
    <w:rsid w:val="00A6519D"/>
    <w:rsid w:val="00A771CF"/>
    <w:rsid w:val="00A80027"/>
    <w:rsid w:val="00A81DFE"/>
    <w:rsid w:val="00A91EDE"/>
    <w:rsid w:val="00A92752"/>
    <w:rsid w:val="00A95CE8"/>
    <w:rsid w:val="00AA614B"/>
    <w:rsid w:val="00AB3649"/>
    <w:rsid w:val="00AB3C0F"/>
    <w:rsid w:val="00AC3B2C"/>
    <w:rsid w:val="00AD0508"/>
    <w:rsid w:val="00AD4521"/>
    <w:rsid w:val="00AD4D6E"/>
    <w:rsid w:val="00AD5490"/>
    <w:rsid w:val="00AD6BA9"/>
    <w:rsid w:val="00AE0E24"/>
    <w:rsid w:val="00AE3192"/>
    <w:rsid w:val="00AE3321"/>
    <w:rsid w:val="00AE7C97"/>
    <w:rsid w:val="00AF1395"/>
    <w:rsid w:val="00AF280F"/>
    <w:rsid w:val="00AF5E4A"/>
    <w:rsid w:val="00B0197B"/>
    <w:rsid w:val="00B02488"/>
    <w:rsid w:val="00B03096"/>
    <w:rsid w:val="00B03C0C"/>
    <w:rsid w:val="00B066EA"/>
    <w:rsid w:val="00B12B24"/>
    <w:rsid w:val="00B167AE"/>
    <w:rsid w:val="00B16E13"/>
    <w:rsid w:val="00B23C65"/>
    <w:rsid w:val="00B27AC6"/>
    <w:rsid w:val="00B31AE9"/>
    <w:rsid w:val="00B325D6"/>
    <w:rsid w:val="00B34F96"/>
    <w:rsid w:val="00B42446"/>
    <w:rsid w:val="00B4484A"/>
    <w:rsid w:val="00B51034"/>
    <w:rsid w:val="00B53646"/>
    <w:rsid w:val="00B53911"/>
    <w:rsid w:val="00B56317"/>
    <w:rsid w:val="00B56A0B"/>
    <w:rsid w:val="00B57524"/>
    <w:rsid w:val="00B640D2"/>
    <w:rsid w:val="00B647EB"/>
    <w:rsid w:val="00B64D1E"/>
    <w:rsid w:val="00B75BD2"/>
    <w:rsid w:val="00B8252F"/>
    <w:rsid w:val="00B83F14"/>
    <w:rsid w:val="00B960F6"/>
    <w:rsid w:val="00B97798"/>
    <w:rsid w:val="00BA022A"/>
    <w:rsid w:val="00BA4FA9"/>
    <w:rsid w:val="00BA70E1"/>
    <w:rsid w:val="00BA747F"/>
    <w:rsid w:val="00BB3BB7"/>
    <w:rsid w:val="00BB4CAB"/>
    <w:rsid w:val="00BB704F"/>
    <w:rsid w:val="00BB785F"/>
    <w:rsid w:val="00BB7F94"/>
    <w:rsid w:val="00BC3085"/>
    <w:rsid w:val="00BC5F7A"/>
    <w:rsid w:val="00BD4B80"/>
    <w:rsid w:val="00BD5D1C"/>
    <w:rsid w:val="00BD6A42"/>
    <w:rsid w:val="00BD76A3"/>
    <w:rsid w:val="00BF22D1"/>
    <w:rsid w:val="00BF565A"/>
    <w:rsid w:val="00C03A3D"/>
    <w:rsid w:val="00C0485A"/>
    <w:rsid w:val="00C10064"/>
    <w:rsid w:val="00C1017E"/>
    <w:rsid w:val="00C16D38"/>
    <w:rsid w:val="00C205CA"/>
    <w:rsid w:val="00C30220"/>
    <w:rsid w:val="00C31BE7"/>
    <w:rsid w:val="00C3367C"/>
    <w:rsid w:val="00C3554E"/>
    <w:rsid w:val="00C35BA6"/>
    <w:rsid w:val="00C40855"/>
    <w:rsid w:val="00C51DAE"/>
    <w:rsid w:val="00C542CF"/>
    <w:rsid w:val="00C61911"/>
    <w:rsid w:val="00C63573"/>
    <w:rsid w:val="00C65B52"/>
    <w:rsid w:val="00C670A0"/>
    <w:rsid w:val="00C820D1"/>
    <w:rsid w:val="00C82E41"/>
    <w:rsid w:val="00C85753"/>
    <w:rsid w:val="00C87375"/>
    <w:rsid w:val="00C90656"/>
    <w:rsid w:val="00C90EB7"/>
    <w:rsid w:val="00C93825"/>
    <w:rsid w:val="00C93E20"/>
    <w:rsid w:val="00C97CA9"/>
    <w:rsid w:val="00CA0887"/>
    <w:rsid w:val="00CA22CC"/>
    <w:rsid w:val="00CB0D94"/>
    <w:rsid w:val="00CB1501"/>
    <w:rsid w:val="00CB34FA"/>
    <w:rsid w:val="00CC65D1"/>
    <w:rsid w:val="00CD3E8A"/>
    <w:rsid w:val="00CE58FE"/>
    <w:rsid w:val="00CE6D63"/>
    <w:rsid w:val="00CE728B"/>
    <w:rsid w:val="00CF0CEA"/>
    <w:rsid w:val="00CF26B7"/>
    <w:rsid w:val="00CF3ED6"/>
    <w:rsid w:val="00CF45FE"/>
    <w:rsid w:val="00CF4CFC"/>
    <w:rsid w:val="00D006B4"/>
    <w:rsid w:val="00D00C38"/>
    <w:rsid w:val="00D05463"/>
    <w:rsid w:val="00D12A82"/>
    <w:rsid w:val="00D13DAA"/>
    <w:rsid w:val="00D2595E"/>
    <w:rsid w:val="00D25E3B"/>
    <w:rsid w:val="00D26ECE"/>
    <w:rsid w:val="00D310AF"/>
    <w:rsid w:val="00D4244A"/>
    <w:rsid w:val="00D532E3"/>
    <w:rsid w:val="00D53B33"/>
    <w:rsid w:val="00D53FA4"/>
    <w:rsid w:val="00D60293"/>
    <w:rsid w:val="00D60BB2"/>
    <w:rsid w:val="00D61057"/>
    <w:rsid w:val="00D62167"/>
    <w:rsid w:val="00D62EFB"/>
    <w:rsid w:val="00D655FE"/>
    <w:rsid w:val="00D73EA1"/>
    <w:rsid w:val="00D753FD"/>
    <w:rsid w:val="00D84566"/>
    <w:rsid w:val="00D84569"/>
    <w:rsid w:val="00D8612C"/>
    <w:rsid w:val="00DA560B"/>
    <w:rsid w:val="00DA575E"/>
    <w:rsid w:val="00DA7684"/>
    <w:rsid w:val="00DB0E32"/>
    <w:rsid w:val="00DB1401"/>
    <w:rsid w:val="00DB6484"/>
    <w:rsid w:val="00DB770B"/>
    <w:rsid w:val="00DC14D1"/>
    <w:rsid w:val="00DC6172"/>
    <w:rsid w:val="00DD28B5"/>
    <w:rsid w:val="00DD5040"/>
    <w:rsid w:val="00DD5BB8"/>
    <w:rsid w:val="00DD60DD"/>
    <w:rsid w:val="00DD77BB"/>
    <w:rsid w:val="00DE0406"/>
    <w:rsid w:val="00DE3DD9"/>
    <w:rsid w:val="00DE5206"/>
    <w:rsid w:val="00DF3AE1"/>
    <w:rsid w:val="00E022E9"/>
    <w:rsid w:val="00E030EC"/>
    <w:rsid w:val="00E032A5"/>
    <w:rsid w:val="00E04613"/>
    <w:rsid w:val="00E1020E"/>
    <w:rsid w:val="00E126C0"/>
    <w:rsid w:val="00E14DE6"/>
    <w:rsid w:val="00E17799"/>
    <w:rsid w:val="00E21890"/>
    <w:rsid w:val="00E27CA0"/>
    <w:rsid w:val="00E35A2E"/>
    <w:rsid w:val="00E44156"/>
    <w:rsid w:val="00E57E8C"/>
    <w:rsid w:val="00E60250"/>
    <w:rsid w:val="00E613C7"/>
    <w:rsid w:val="00E62E6F"/>
    <w:rsid w:val="00E7396B"/>
    <w:rsid w:val="00E73BD7"/>
    <w:rsid w:val="00E838AA"/>
    <w:rsid w:val="00E84D3A"/>
    <w:rsid w:val="00E861C7"/>
    <w:rsid w:val="00E90221"/>
    <w:rsid w:val="00E92DBE"/>
    <w:rsid w:val="00E93801"/>
    <w:rsid w:val="00E93BA6"/>
    <w:rsid w:val="00E94A39"/>
    <w:rsid w:val="00E95DC7"/>
    <w:rsid w:val="00E95F42"/>
    <w:rsid w:val="00E97B95"/>
    <w:rsid w:val="00EA3D84"/>
    <w:rsid w:val="00EA7BAA"/>
    <w:rsid w:val="00EB18BF"/>
    <w:rsid w:val="00EC2F6B"/>
    <w:rsid w:val="00EC6C09"/>
    <w:rsid w:val="00ED1F71"/>
    <w:rsid w:val="00ED237A"/>
    <w:rsid w:val="00ED307F"/>
    <w:rsid w:val="00ED717D"/>
    <w:rsid w:val="00EF7FE8"/>
    <w:rsid w:val="00F02047"/>
    <w:rsid w:val="00F0580C"/>
    <w:rsid w:val="00F1606E"/>
    <w:rsid w:val="00F16D69"/>
    <w:rsid w:val="00F1711A"/>
    <w:rsid w:val="00F27A1B"/>
    <w:rsid w:val="00F3393F"/>
    <w:rsid w:val="00F561DF"/>
    <w:rsid w:val="00F57C33"/>
    <w:rsid w:val="00F61768"/>
    <w:rsid w:val="00F63CB8"/>
    <w:rsid w:val="00F64A4A"/>
    <w:rsid w:val="00F7025A"/>
    <w:rsid w:val="00F71B39"/>
    <w:rsid w:val="00F800E8"/>
    <w:rsid w:val="00F805D8"/>
    <w:rsid w:val="00F83745"/>
    <w:rsid w:val="00F864A2"/>
    <w:rsid w:val="00F92351"/>
    <w:rsid w:val="00F94F87"/>
    <w:rsid w:val="00F979D9"/>
    <w:rsid w:val="00FA0FF6"/>
    <w:rsid w:val="00FA4893"/>
    <w:rsid w:val="00FB271C"/>
    <w:rsid w:val="00FB524F"/>
    <w:rsid w:val="00FB667F"/>
    <w:rsid w:val="00FB6E2F"/>
    <w:rsid w:val="00FC3ADA"/>
    <w:rsid w:val="00FC491D"/>
    <w:rsid w:val="00FD0A54"/>
    <w:rsid w:val="00FD2D70"/>
    <w:rsid w:val="00FE3727"/>
    <w:rsid w:val="00FE5331"/>
    <w:rsid w:val="00FF1173"/>
    <w:rsid w:val="00FF1B65"/>
    <w:rsid w:val="00FF4CE5"/>
    <w:rsid w:val="013E97F4"/>
    <w:rsid w:val="01B66834"/>
    <w:rsid w:val="02894910"/>
    <w:rsid w:val="028D94DA"/>
    <w:rsid w:val="02F2AC54"/>
    <w:rsid w:val="043DB4EE"/>
    <w:rsid w:val="04B0D754"/>
    <w:rsid w:val="05CFAAB0"/>
    <w:rsid w:val="05D433FA"/>
    <w:rsid w:val="062E8825"/>
    <w:rsid w:val="0689DBE2"/>
    <w:rsid w:val="0A3A3CA9"/>
    <w:rsid w:val="0AF06DAE"/>
    <w:rsid w:val="0B3C6863"/>
    <w:rsid w:val="0CD838C4"/>
    <w:rsid w:val="0D0652B2"/>
    <w:rsid w:val="0DA19883"/>
    <w:rsid w:val="0E08793B"/>
    <w:rsid w:val="0E767A18"/>
    <w:rsid w:val="10FC3DC9"/>
    <w:rsid w:val="112E3C1B"/>
    <w:rsid w:val="1206A10A"/>
    <w:rsid w:val="15D70D9C"/>
    <w:rsid w:val="16DA122D"/>
    <w:rsid w:val="16F1FFF9"/>
    <w:rsid w:val="1761A326"/>
    <w:rsid w:val="19864EF3"/>
    <w:rsid w:val="19C6630C"/>
    <w:rsid w:val="1A343D71"/>
    <w:rsid w:val="1A9819AD"/>
    <w:rsid w:val="1B97C085"/>
    <w:rsid w:val="1C351449"/>
    <w:rsid w:val="1C5E92D5"/>
    <w:rsid w:val="1DC8F724"/>
    <w:rsid w:val="2053B04E"/>
    <w:rsid w:val="2174B766"/>
    <w:rsid w:val="21F685E8"/>
    <w:rsid w:val="22C52939"/>
    <w:rsid w:val="230A8AE4"/>
    <w:rsid w:val="238F9E5A"/>
    <w:rsid w:val="23A8C6B7"/>
    <w:rsid w:val="25019867"/>
    <w:rsid w:val="26C73F1C"/>
    <w:rsid w:val="276FD96A"/>
    <w:rsid w:val="285D1B30"/>
    <w:rsid w:val="28C8B4C7"/>
    <w:rsid w:val="29D5098A"/>
    <w:rsid w:val="29F8EB91"/>
    <w:rsid w:val="2AEBE842"/>
    <w:rsid w:val="2B374CC1"/>
    <w:rsid w:val="2F69B078"/>
    <w:rsid w:val="2F899930"/>
    <w:rsid w:val="30C32596"/>
    <w:rsid w:val="31E580C8"/>
    <w:rsid w:val="32A1513A"/>
    <w:rsid w:val="337BEBD0"/>
    <w:rsid w:val="3549800B"/>
    <w:rsid w:val="35834F64"/>
    <w:rsid w:val="3741DB26"/>
    <w:rsid w:val="379FB502"/>
    <w:rsid w:val="37C7E50A"/>
    <w:rsid w:val="37D125D9"/>
    <w:rsid w:val="393174D5"/>
    <w:rsid w:val="39DFF197"/>
    <w:rsid w:val="3A519DD2"/>
    <w:rsid w:val="3AF413AF"/>
    <w:rsid w:val="3B9BFC0A"/>
    <w:rsid w:val="3BD99DEA"/>
    <w:rsid w:val="3C691597"/>
    <w:rsid w:val="3D22CE16"/>
    <w:rsid w:val="3D821944"/>
    <w:rsid w:val="3FC255D9"/>
    <w:rsid w:val="41F63F39"/>
    <w:rsid w:val="430FABCA"/>
    <w:rsid w:val="432B9484"/>
    <w:rsid w:val="43647D86"/>
    <w:rsid w:val="4535CD81"/>
    <w:rsid w:val="45B5CF57"/>
    <w:rsid w:val="463AD5E3"/>
    <w:rsid w:val="463BDA6F"/>
    <w:rsid w:val="469EE545"/>
    <w:rsid w:val="478C5280"/>
    <w:rsid w:val="48593A3D"/>
    <w:rsid w:val="494F8625"/>
    <w:rsid w:val="4A56F6FF"/>
    <w:rsid w:val="4B871E5D"/>
    <w:rsid w:val="4BA50F05"/>
    <w:rsid w:val="4C607F25"/>
    <w:rsid w:val="4C814987"/>
    <w:rsid w:val="4FDB2C64"/>
    <w:rsid w:val="4FE120B1"/>
    <w:rsid w:val="4FFA490E"/>
    <w:rsid w:val="5089BAFF"/>
    <w:rsid w:val="5170B2FD"/>
    <w:rsid w:val="5176FCC5"/>
    <w:rsid w:val="53A83364"/>
    <w:rsid w:val="556A5E7E"/>
    <w:rsid w:val="5591D232"/>
    <w:rsid w:val="56268BE1"/>
    <w:rsid w:val="566E2DEB"/>
    <w:rsid w:val="568D6C99"/>
    <w:rsid w:val="598802F7"/>
    <w:rsid w:val="5B0B37DB"/>
    <w:rsid w:val="5C092FEA"/>
    <w:rsid w:val="5C95CD65"/>
    <w:rsid w:val="5D52A0B6"/>
    <w:rsid w:val="60E51321"/>
    <w:rsid w:val="61F5EEA3"/>
    <w:rsid w:val="6244D4B6"/>
    <w:rsid w:val="63050EE9"/>
    <w:rsid w:val="631649C0"/>
    <w:rsid w:val="63C644B4"/>
    <w:rsid w:val="63E726CB"/>
    <w:rsid w:val="65074FC8"/>
    <w:rsid w:val="65621515"/>
    <w:rsid w:val="6582F72C"/>
    <w:rsid w:val="659E5A18"/>
    <w:rsid w:val="663CAFAB"/>
    <w:rsid w:val="664DEA82"/>
    <w:rsid w:val="6660809C"/>
    <w:rsid w:val="6730729E"/>
    <w:rsid w:val="67D8800C"/>
    <w:rsid w:val="68928417"/>
    <w:rsid w:val="6B49C077"/>
    <w:rsid w:val="6B88B3AC"/>
    <w:rsid w:val="6C1491B8"/>
    <w:rsid w:val="704F8A17"/>
    <w:rsid w:val="731B32B3"/>
    <w:rsid w:val="73409B96"/>
    <w:rsid w:val="74214D8B"/>
    <w:rsid w:val="7421A898"/>
    <w:rsid w:val="770C934F"/>
    <w:rsid w:val="770D8238"/>
    <w:rsid w:val="77D57B79"/>
    <w:rsid w:val="77EEA3D6"/>
    <w:rsid w:val="77F3C719"/>
    <w:rsid w:val="780F85ED"/>
    <w:rsid w:val="78C93E6C"/>
    <w:rsid w:val="79D5961C"/>
    <w:rsid w:val="7B1509C1"/>
    <w:rsid w:val="7B3B0C65"/>
    <w:rsid w:val="7BB42B07"/>
    <w:rsid w:val="7C9D5B3A"/>
    <w:rsid w:val="7CC6B931"/>
    <w:rsid w:val="7CF98908"/>
    <w:rsid w:val="7FF9B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21e1e,#c7002b"/>
    </o:shapedefaults>
    <o:shapelayout v:ext="edit">
      <o:idmap v:ext="edit" data="2"/>
    </o:shapelayout>
  </w:shapeDefaults>
  <w:decimalSymbol w:val=","/>
  <w:listSeparator w:val=";"/>
  <w14:docId w14:val="20AAF18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caption" w:semiHidden="1" w:unhideWhenUsed="1" w:qFormat="1"/>
    <w:lsdException w:name="Title" w:uiPriority="10" w:qFormat="1"/>
    <w:lsdException w:name="Default Paragraph Font" w:uiPriority="1"/>
    <w:lsdException w:name="Hyperlink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A753D"/>
    <w:pPr>
      <w:widowControl w:val="0"/>
      <w:suppressAutoHyphens/>
      <w:autoSpaceDE w:val="0"/>
    </w:pPr>
    <w:rPr>
      <w:rFonts w:ascii="Arial" w:hAnsi="Arial"/>
      <w:szCs w:val="24"/>
      <w:lang w:eastAsia="ar-SA"/>
    </w:rPr>
  </w:style>
  <w:style w:type="paragraph" w:styleId="Ttulo1">
    <w:name w:val="heading 1"/>
    <w:basedOn w:val="Normal"/>
    <w:next w:val="Normal"/>
    <w:link w:val="Ttulo1Car"/>
    <w:qFormat/>
    <w:rsid w:val="00604C5E"/>
    <w:pPr>
      <w:numPr>
        <w:numId w:val="13"/>
      </w:numPr>
      <w:pBdr>
        <w:bottom w:val="single" w:sz="12" w:space="1" w:color="0069B4"/>
      </w:pBdr>
      <w:tabs>
        <w:tab w:val="left" w:pos="426"/>
        <w:tab w:val="left" w:pos="9923"/>
      </w:tabs>
      <w:outlineLvl w:val="0"/>
    </w:pPr>
    <w:rPr>
      <w:rFonts w:cs="Arial"/>
      <w:b/>
      <w:color w:val="0069B4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FD2D70"/>
    <w:pPr>
      <w:keepNext/>
      <w:numPr>
        <w:ilvl w:val="1"/>
        <w:numId w:val="13"/>
      </w:numPr>
      <w:spacing w:before="240"/>
      <w:outlineLvl w:val="1"/>
    </w:pPr>
    <w:rPr>
      <w:rFonts w:eastAsia="Arial Unicode MS" w:cs="Arial"/>
      <w:b/>
      <w:sz w:val="2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tulo3">
    <w:name w:val="heading 3"/>
    <w:basedOn w:val="Ttulo2"/>
    <w:next w:val="Normal"/>
    <w:link w:val="Ttulo3Car"/>
    <w:qFormat/>
    <w:rsid w:val="002D25FB"/>
    <w:pPr>
      <w:numPr>
        <w:ilvl w:val="2"/>
      </w:numPr>
      <w:tabs>
        <w:tab w:val="left" w:pos="851"/>
      </w:tabs>
      <w:outlineLvl w:val="2"/>
    </w:pPr>
  </w:style>
  <w:style w:type="paragraph" w:styleId="Ttulo4">
    <w:name w:val="heading 4"/>
    <w:basedOn w:val="Ttulo3"/>
    <w:next w:val="Normal"/>
    <w:link w:val="Ttulo4Car"/>
    <w:unhideWhenUsed/>
    <w:qFormat/>
    <w:rsid w:val="002D25FB"/>
    <w:pPr>
      <w:numPr>
        <w:ilvl w:val="3"/>
      </w:numPr>
      <w:tabs>
        <w:tab w:val="clear" w:pos="851"/>
        <w:tab w:val="left" w:pos="993"/>
      </w:tabs>
      <w:outlineLvl w:val="3"/>
    </w:pPr>
    <w:rPr>
      <w:sz w:val="20"/>
      <w14:shadow w14:blurRad="0" w14:dist="0" w14:dir="0" w14:sx="0" w14:sy="0" w14:kx="0" w14:ky="0" w14:algn="none">
        <w14:srgbClr w14:val="000000"/>
      </w14:shadow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B83F14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B83F14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B83F14"/>
    <w:pPr>
      <w:spacing w:before="240" w:after="60"/>
      <w:outlineLvl w:val="6"/>
    </w:pPr>
    <w:rPr>
      <w:rFonts w:ascii="Calibri" w:hAnsi="Calibri"/>
      <w:sz w:val="24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B83F14"/>
    <w:pPr>
      <w:spacing w:before="240" w:after="60"/>
      <w:outlineLvl w:val="7"/>
    </w:pPr>
    <w:rPr>
      <w:rFonts w:ascii="Calibri" w:hAnsi="Calibri"/>
      <w:i/>
      <w:iCs/>
      <w:sz w:val="24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B83F14"/>
    <w:pPr>
      <w:spacing w:before="240" w:after="60"/>
      <w:outlineLvl w:val="8"/>
    </w:pPr>
    <w:rPr>
      <w:rFonts w:ascii="Calibri Light" w:hAnsi="Calibri Light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digoFuentePrrafo">
    <w:name w:val="Código Fuente (Párrafo)"/>
    <w:basedOn w:val="Normal"/>
    <w:uiPriority w:val="1"/>
    <w:qFormat/>
    <w:rsid w:val="00791C23"/>
    <w:pPr>
      <w:keepNext/>
      <w:keepLines/>
      <w:pBdr>
        <w:top w:val="single" w:sz="1" w:space="1" w:color="808080"/>
        <w:left w:val="single" w:sz="1" w:space="1" w:color="808080"/>
        <w:bottom w:val="single" w:sz="1" w:space="1" w:color="808080"/>
        <w:right w:val="single" w:sz="1" w:space="1" w:color="808080"/>
      </w:pBdr>
      <w:shd w:val="clear" w:color="auto" w:fill="E6E6E6"/>
      <w:ind w:left="284" w:right="284"/>
    </w:pPr>
    <w:rPr>
      <w:rFonts w:ascii="Lucida Console" w:hAnsi="Lucida Console"/>
      <w:noProof/>
      <w:sz w:val="18"/>
    </w:rPr>
  </w:style>
  <w:style w:type="paragraph" w:styleId="Encabezado">
    <w:name w:val="header"/>
    <w:basedOn w:val="Normal"/>
    <w:link w:val="EncabezadoCar"/>
    <w:rsid w:val="00B83F14"/>
    <w:pPr>
      <w:tabs>
        <w:tab w:val="center" w:pos="4252"/>
        <w:tab w:val="right" w:pos="8504"/>
      </w:tabs>
    </w:pPr>
    <w:rPr>
      <w:lang w:val="en-US"/>
    </w:rPr>
  </w:style>
  <w:style w:type="character" w:customStyle="1" w:styleId="EncabezadoCar">
    <w:name w:val="Encabezado Car"/>
    <w:link w:val="Encabezado"/>
    <w:rsid w:val="00B83F14"/>
    <w:rPr>
      <w:rFonts w:ascii="Arial" w:hAnsi="Arial"/>
      <w:szCs w:val="24"/>
      <w:lang w:val="en-US" w:eastAsia="ar-SA"/>
    </w:rPr>
  </w:style>
  <w:style w:type="character" w:styleId="Nmerodepgina">
    <w:name w:val="page number"/>
    <w:rsid w:val="00B83F14"/>
    <w:rPr>
      <w:rFonts w:cs="Times New Roman"/>
    </w:rPr>
  </w:style>
  <w:style w:type="paragraph" w:styleId="Piedepgina">
    <w:name w:val="footer"/>
    <w:basedOn w:val="Normal"/>
    <w:link w:val="PiedepginaCar"/>
    <w:rsid w:val="00B83F1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rsid w:val="00B83F14"/>
    <w:rPr>
      <w:rFonts w:ascii="Arial" w:hAnsi="Arial"/>
      <w:szCs w:val="24"/>
      <w:lang w:eastAsia="ar-SA"/>
    </w:rPr>
  </w:style>
  <w:style w:type="paragraph" w:styleId="Ttulo">
    <w:name w:val="Title"/>
    <w:aliases w:val="Documento"/>
    <w:basedOn w:val="Normal"/>
    <w:next w:val="Normal"/>
    <w:link w:val="TtuloCar"/>
    <w:uiPriority w:val="10"/>
    <w:qFormat/>
    <w:rsid w:val="00B83F14"/>
    <w:pPr>
      <w:tabs>
        <w:tab w:val="left" w:pos="567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</w:pPr>
    <w:rPr>
      <w:rFonts w:cs="Arial"/>
      <w:b/>
      <w:color w:val="0069B4"/>
      <w:sz w:val="72"/>
      <w:szCs w:val="72"/>
    </w:rPr>
  </w:style>
  <w:style w:type="character" w:customStyle="1" w:styleId="Ttulo1Car">
    <w:name w:val="Título 1 Car"/>
    <w:link w:val="Ttulo1"/>
    <w:rsid w:val="00604C5E"/>
    <w:rPr>
      <w:rFonts w:ascii="Arial" w:hAnsi="Arial" w:cs="Arial"/>
      <w:b/>
      <w:color w:val="0069B4"/>
      <w:sz w:val="32"/>
      <w:szCs w:val="32"/>
      <w:lang w:eastAsia="ar-SA"/>
    </w:rPr>
  </w:style>
  <w:style w:type="character" w:customStyle="1" w:styleId="Ttulo2Car">
    <w:name w:val="Título 2 Car"/>
    <w:link w:val="Ttulo2"/>
    <w:rsid w:val="00FD2D70"/>
    <w:rPr>
      <w:rFonts w:ascii="Arial" w:eastAsia="Arial Unicode MS" w:hAnsi="Arial" w:cs="Arial"/>
      <w:b/>
      <w:sz w:val="24"/>
      <w:szCs w:val="24"/>
      <w:lang w:eastAsia="ar-SA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3Car">
    <w:name w:val="Título 3 Car"/>
    <w:link w:val="Ttulo3"/>
    <w:rsid w:val="002D25FB"/>
    <w:rPr>
      <w:rFonts w:ascii="Arial" w:eastAsia="Arial Unicode MS" w:hAnsi="Arial" w:cs="Arial"/>
      <w:b/>
      <w:sz w:val="24"/>
      <w:szCs w:val="24"/>
      <w:lang w:eastAsia="ar-SA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Car">
    <w:name w:val="Título Car"/>
    <w:aliases w:val="Documento Car"/>
    <w:link w:val="Ttulo"/>
    <w:uiPriority w:val="10"/>
    <w:rsid w:val="00B83F14"/>
    <w:rPr>
      <w:rFonts w:ascii="Arial" w:hAnsi="Arial" w:cs="Arial"/>
      <w:b/>
      <w:color w:val="0069B4"/>
      <w:sz w:val="72"/>
      <w:szCs w:val="72"/>
      <w:lang w:eastAsia="ar-SA"/>
    </w:rPr>
  </w:style>
  <w:style w:type="paragraph" w:customStyle="1" w:styleId="Referencia">
    <w:name w:val="Referencia"/>
    <w:basedOn w:val="Normal"/>
    <w:next w:val="Normal"/>
    <w:link w:val="ReferenciaCar"/>
    <w:uiPriority w:val="1"/>
    <w:qFormat/>
    <w:rsid w:val="00B83F14"/>
    <w:rPr>
      <w:color w:val="4F81BD"/>
      <w:u w:val="single"/>
    </w:rPr>
  </w:style>
  <w:style w:type="character" w:customStyle="1" w:styleId="ReferenciaCar">
    <w:name w:val="Referencia Car"/>
    <w:link w:val="Referencia"/>
    <w:uiPriority w:val="1"/>
    <w:rsid w:val="00B83F14"/>
    <w:rPr>
      <w:rFonts w:ascii="Arial" w:hAnsi="Arial"/>
      <w:color w:val="4F81BD"/>
      <w:szCs w:val="24"/>
      <w:u w:val="single"/>
      <w:lang w:eastAsia="ar-SA"/>
    </w:rPr>
  </w:style>
  <w:style w:type="character" w:styleId="Referenciaintensa">
    <w:name w:val="Intense Reference"/>
    <w:uiPriority w:val="32"/>
    <w:rsid w:val="00B83F14"/>
    <w:rPr>
      <w:b/>
      <w:bCs/>
      <w:smallCaps/>
      <w:color w:val="C0504D"/>
      <w:spacing w:val="5"/>
      <w:u w:val="single"/>
    </w:rPr>
  </w:style>
  <w:style w:type="character" w:styleId="Referenciasutil">
    <w:name w:val="Subtle Reference"/>
    <w:uiPriority w:val="31"/>
    <w:rsid w:val="00B83F14"/>
  </w:style>
  <w:style w:type="paragraph" w:styleId="TDC1">
    <w:name w:val="toc 1"/>
    <w:basedOn w:val="Normal"/>
    <w:next w:val="Normal"/>
    <w:autoRedefine/>
    <w:uiPriority w:val="39"/>
    <w:rsid w:val="00B83F14"/>
    <w:pPr>
      <w:tabs>
        <w:tab w:val="left" w:pos="993"/>
        <w:tab w:val="right" w:leader="dot" w:pos="8080"/>
      </w:tabs>
    </w:pPr>
  </w:style>
  <w:style w:type="paragraph" w:styleId="TDC2">
    <w:name w:val="toc 2"/>
    <w:basedOn w:val="TDC1"/>
    <w:next w:val="Normal"/>
    <w:autoRedefine/>
    <w:uiPriority w:val="39"/>
    <w:rsid w:val="00B83F14"/>
  </w:style>
  <w:style w:type="paragraph" w:styleId="TDC3">
    <w:name w:val="toc 3"/>
    <w:basedOn w:val="TDC2"/>
    <w:next w:val="Normal"/>
    <w:autoRedefine/>
    <w:uiPriority w:val="39"/>
    <w:rsid w:val="00B83F14"/>
  </w:style>
  <w:style w:type="paragraph" w:styleId="TDC4">
    <w:name w:val="toc 4"/>
    <w:basedOn w:val="TDC3"/>
    <w:next w:val="Normal"/>
    <w:autoRedefine/>
    <w:uiPriority w:val="39"/>
    <w:unhideWhenUsed/>
    <w:rsid w:val="00B83F14"/>
  </w:style>
  <w:style w:type="paragraph" w:styleId="TDC5">
    <w:name w:val="toc 5"/>
    <w:basedOn w:val="TDC4"/>
    <w:next w:val="Normal"/>
    <w:autoRedefine/>
    <w:uiPriority w:val="39"/>
    <w:unhideWhenUsed/>
    <w:rsid w:val="00B83F14"/>
  </w:style>
  <w:style w:type="paragraph" w:styleId="TDC6">
    <w:name w:val="toc 6"/>
    <w:basedOn w:val="TDC5"/>
    <w:next w:val="Normal"/>
    <w:autoRedefine/>
    <w:uiPriority w:val="39"/>
    <w:unhideWhenUsed/>
    <w:rsid w:val="00B83F14"/>
  </w:style>
  <w:style w:type="paragraph" w:styleId="Textodeglobo">
    <w:name w:val="Balloon Text"/>
    <w:basedOn w:val="Normal"/>
    <w:link w:val="TextodegloboCar"/>
    <w:rsid w:val="00B83F1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B83F14"/>
    <w:rPr>
      <w:rFonts w:ascii="Tahoma" w:hAnsi="Tahoma" w:cs="Tahoma"/>
      <w:sz w:val="16"/>
      <w:szCs w:val="16"/>
      <w:lang w:eastAsia="ar-SA"/>
    </w:rPr>
  </w:style>
  <w:style w:type="character" w:customStyle="1" w:styleId="Ttulo4Car">
    <w:name w:val="Título 4 Car"/>
    <w:link w:val="Ttulo4"/>
    <w:rsid w:val="002D25FB"/>
    <w:rPr>
      <w:rFonts w:ascii="Arial" w:eastAsia="Arial Unicode MS" w:hAnsi="Arial" w:cs="Arial"/>
      <w:b/>
      <w:szCs w:val="24"/>
      <w:lang w:eastAsia="ar-SA"/>
    </w:rPr>
  </w:style>
  <w:style w:type="paragraph" w:customStyle="1" w:styleId="TitulodeCaja">
    <w:name w:val="Titulo de Caja"/>
    <w:basedOn w:val="Normal"/>
    <w:next w:val="Normal"/>
    <w:rsid w:val="00B83F14"/>
    <w:rPr>
      <w:b/>
      <w:color w:val="FFFFFF"/>
    </w:rPr>
  </w:style>
  <w:style w:type="character" w:styleId="nfasissutil">
    <w:name w:val="Subtle Emphasis"/>
    <w:uiPriority w:val="19"/>
    <w:rsid w:val="00B83F14"/>
    <w:rPr>
      <w:rFonts w:cs="Arial"/>
      <w:b/>
      <w:color w:val="0069B4"/>
      <w:sz w:val="32"/>
      <w:szCs w:val="32"/>
      <w:u w:val="single"/>
    </w:rPr>
  </w:style>
  <w:style w:type="paragraph" w:customStyle="1" w:styleId="Cabecera">
    <w:name w:val="Cabecera"/>
    <w:basedOn w:val="Normal"/>
    <w:next w:val="Normal"/>
    <w:link w:val="CabeceraCar"/>
    <w:qFormat/>
    <w:rsid w:val="00604C5E"/>
    <w:pPr>
      <w:pBdr>
        <w:bottom w:val="single" w:sz="12" w:space="1" w:color="0069B4"/>
      </w:pBdr>
      <w:tabs>
        <w:tab w:val="left" w:pos="9923"/>
      </w:tabs>
    </w:pPr>
    <w:rPr>
      <w:rFonts w:cs="Arial"/>
      <w:b/>
      <w:color w:val="0069B4"/>
      <w:sz w:val="32"/>
      <w:szCs w:val="32"/>
    </w:rPr>
  </w:style>
  <w:style w:type="character" w:styleId="Hipervnculo">
    <w:name w:val="Hyperlink"/>
    <w:uiPriority w:val="99"/>
    <w:unhideWhenUsed/>
    <w:rsid w:val="00B83F14"/>
    <w:rPr>
      <w:color w:val="0563C1"/>
      <w:u w:val="single"/>
    </w:rPr>
  </w:style>
  <w:style w:type="character" w:customStyle="1" w:styleId="CabeceraCar">
    <w:name w:val="Cabecera Car"/>
    <w:link w:val="Cabecera"/>
    <w:rsid w:val="00604C5E"/>
    <w:rPr>
      <w:rFonts w:ascii="Arial" w:hAnsi="Arial" w:cs="Arial"/>
      <w:b/>
      <w:color w:val="0069B4"/>
      <w:sz w:val="32"/>
      <w:szCs w:val="32"/>
      <w:lang w:eastAsia="ar-SA"/>
    </w:rPr>
  </w:style>
  <w:style w:type="character" w:customStyle="1" w:styleId="Ttulo5Car">
    <w:name w:val="Título 5 Car"/>
    <w:link w:val="Ttulo5"/>
    <w:semiHidden/>
    <w:rsid w:val="00B83F14"/>
    <w:rPr>
      <w:rFonts w:ascii="Calibri" w:eastAsia="Times New Roman" w:hAnsi="Calibri" w:cs="Times New Roman"/>
      <w:b/>
      <w:bCs/>
      <w:i/>
      <w:iCs/>
      <w:sz w:val="26"/>
      <w:szCs w:val="26"/>
      <w:lang w:eastAsia="ar-SA"/>
    </w:rPr>
  </w:style>
  <w:style w:type="character" w:customStyle="1" w:styleId="Ttulo6Car">
    <w:name w:val="Título 6 Car"/>
    <w:link w:val="Ttulo6"/>
    <w:semiHidden/>
    <w:rsid w:val="00B83F14"/>
    <w:rPr>
      <w:rFonts w:ascii="Calibri" w:eastAsia="Times New Roman" w:hAnsi="Calibri" w:cs="Times New Roman"/>
      <w:b/>
      <w:bCs/>
      <w:sz w:val="22"/>
      <w:szCs w:val="22"/>
      <w:lang w:eastAsia="ar-SA"/>
    </w:rPr>
  </w:style>
  <w:style w:type="character" w:customStyle="1" w:styleId="Ttulo7Car">
    <w:name w:val="Título 7 Car"/>
    <w:link w:val="Ttulo7"/>
    <w:semiHidden/>
    <w:rsid w:val="00B83F14"/>
    <w:rPr>
      <w:rFonts w:ascii="Calibri" w:eastAsia="Times New Roman" w:hAnsi="Calibri" w:cs="Times New Roman"/>
      <w:sz w:val="24"/>
      <w:szCs w:val="24"/>
      <w:lang w:eastAsia="ar-SA"/>
    </w:rPr>
  </w:style>
  <w:style w:type="character" w:customStyle="1" w:styleId="Ttulo8Car">
    <w:name w:val="Título 8 Car"/>
    <w:link w:val="Ttulo8"/>
    <w:semiHidden/>
    <w:rsid w:val="00B83F14"/>
    <w:rPr>
      <w:rFonts w:ascii="Calibri" w:eastAsia="Times New Roman" w:hAnsi="Calibri" w:cs="Times New Roman"/>
      <w:i/>
      <w:iCs/>
      <w:sz w:val="24"/>
      <w:szCs w:val="24"/>
      <w:lang w:eastAsia="ar-SA"/>
    </w:rPr>
  </w:style>
  <w:style w:type="character" w:customStyle="1" w:styleId="Ttulo9Car">
    <w:name w:val="Título 9 Car"/>
    <w:link w:val="Ttulo9"/>
    <w:semiHidden/>
    <w:rsid w:val="00B83F14"/>
    <w:rPr>
      <w:rFonts w:ascii="Calibri Light" w:eastAsia="Times New Roman" w:hAnsi="Calibri Light" w:cs="Times New Roman"/>
      <w:sz w:val="22"/>
      <w:szCs w:val="22"/>
      <w:lang w:eastAsia="ar-SA"/>
    </w:rPr>
  </w:style>
  <w:style w:type="paragraph" w:customStyle="1" w:styleId="Anexo">
    <w:name w:val="Anexo"/>
    <w:basedOn w:val="Cabecera"/>
    <w:next w:val="Normal"/>
    <w:link w:val="AnexoCar"/>
    <w:qFormat/>
    <w:rsid w:val="00384373"/>
  </w:style>
  <w:style w:type="table" w:styleId="Tablaconcuadrcula">
    <w:name w:val="Table Grid"/>
    <w:basedOn w:val="Tablanormal"/>
    <w:rsid w:val="003843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nexoCar">
    <w:name w:val="Anexo Car"/>
    <w:basedOn w:val="CabeceraCar"/>
    <w:link w:val="Anexo"/>
    <w:rsid w:val="00384373"/>
    <w:rPr>
      <w:rFonts w:ascii="Arial" w:hAnsi="Arial" w:cs="Arial"/>
      <w:b/>
      <w:color w:val="0069B4"/>
      <w:sz w:val="32"/>
      <w:szCs w:val="32"/>
      <w:lang w:eastAsia="ar-SA"/>
    </w:rPr>
  </w:style>
  <w:style w:type="table" w:styleId="Tablaclsica3">
    <w:name w:val="Table Classic 3"/>
    <w:basedOn w:val="Tablanormal"/>
    <w:rsid w:val="00384373"/>
    <w:pPr>
      <w:widowControl w:val="0"/>
      <w:suppressAutoHyphens/>
      <w:autoSpaceDE w:val="0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ai68">
    <w:name w:val="Tabla i68"/>
    <w:basedOn w:val="Tablanormal"/>
    <w:rsid w:val="00384373"/>
    <w:rPr>
      <w:rFonts w:ascii="Arial" w:hAnsi="Arial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rPr>
        <w:rFonts w:ascii="Arial" w:hAnsi="Arial"/>
        <w:b/>
        <w:sz w:val="20"/>
      </w:rPr>
      <w:tblPr/>
      <w:tcPr>
        <w:shd w:val="clear" w:color="auto" w:fill="D5EDFF"/>
      </w:tcPr>
    </w:tblStylePr>
  </w:style>
  <w:style w:type="character" w:styleId="Refdecomentario">
    <w:name w:val="annotation reference"/>
    <w:rsid w:val="00676693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676693"/>
    <w:rPr>
      <w:szCs w:val="20"/>
    </w:rPr>
  </w:style>
  <w:style w:type="character" w:customStyle="1" w:styleId="TextocomentarioCar">
    <w:name w:val="Texto comentario Car"/>
    <w:link w:val="Textocomentario"/>
    <w:rsid w:val="00676693"/>
    <w:rPr>
      <w:rFonts w:ascii="Arial" w:hAnsi="Arial"/>
      <w:lang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rsid w:val="00676693"/>
    <w:rPr>
      <w:b/>
      <w:bCs/>
    </w:rPr>
  </w:style>
  <w:style w:type="character" w:customStyle="1" w:styleId="AsuntodelcomentarioCar">
    <w:name w:val="Asunto del comentario Car"/>
    <w:link w:val="Asuntodelcomentario"/>
    <w:rsid w:val="00676693"/>
    <w:rPr>
      <w:rFonts w:ascii="Arial" w:hAnsi="Arial"/>
      <w:b/>
      <w:bCs/>
      <w:lang w:eastAsia="ar-SA"/>
    </w:rPr>
  </w:style>
  <w:style w:type="paragraph" w:styleId="Prrafodelista">
    <w:name w:val="List Paragraph"/>
    <w:basedOn w:val="Normal"/>
    <w:uiPriority w:val="34"/>
    <w:qFormat/>
    <w:rsid w:val="005B78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544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76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file:///C:\DocumentosGD\EjemplosTBAI\FV000015.pdf" TargetMode="External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file:///C:\DocumentosGD\EjemplosTBAI\FV000002.pdf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ngelm\Datos%20de%20programa\Microsoft\Plantillas\I68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2189D5-B42E-4BC5-A8A9-0ED490E060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I68.dot</Template>
  <TotalTime>0</TotalTime>
  <Pages>24</Pages>
  <Words>579</Words>
  <Characters>3188</Characters>
  <Application>Microsoft Office Word</Application>
  <DocSecurity>4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2025-12-05T10:36:00Z</dcterms:created>
  <dcterms:modified xsi:type="dcterms:W3CDTF">2025-12-05T10:36:00Z</dcterms:modified>
</cp:coreProperties>
</file>